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9F9" w:rsidRDefault="00F529F9" w:rsidP="00C7614E">
      <w:pPr>
        <w:jc w:val="center"/>
        <w:rPr>
          <w:b/>
          <w:sz w:val="28"/>
          <w:szCs w:val="28"/>
        </w:rPr>
      </w:pPr>
      <w:r w:rsidRPr="00EE174B">
        <w:rPr>
          <w:b/>
          <w:sz w:val="28"/>
          <w:szCs w:val="28"/>
        </w:rPr>
        <w:t xml:space="preserve">Договор </w:t>
      </w:r>
      <w:r>
        <w:rPr>
          <w:b/>
          <w:sz w:val="28"/>
          <w:szCs w:val="28"/>
        </w:rPr>
        <w:t xml:space="preserve">комплектной </w:t>
      </w:r>
      <w:r w:rsidRPr="00EE174B">
        <w:rPr>
          <w:b/>
          <w:sz w:val="28"/>
          <w:szCs w:val="28"/>
        </w:rPr>
        <w:t xml:space="preserve">поставки </w:t>
      </w:r>
      <w:r>
        <w:rPr>
          <w:b/>
          <w:sz w:val="28"/>
          <w:szCs w:val="28"/>
        </w:rPr>
        <w:t xml:space="preserve">трубопроводов </w:t>
      </w:r>
    </w:p>
    <w:p w:rsidR="00F529F9" w:rsidRPr="00943990" w:rsidRDefault="00F529F9" w:rsidP="00C7614E">
      <w:pPr>
        <w:jc w:val="center"/>
        <w:rPr>
          <w:b/>
          <w:sz w:val="28"/>
          <w:szCs w:val="28"/>
        </w:rPr>
      </w:pPr>
      <w:r w:rsidRPr="00943990">
        <w:rPr>
          <w:b/>
          <w:sz w:val="28"/>
          <w:szCs w:val="28"/>
        </w:rPr>
        <w:t xml:space="preserve">для </w:t>
      </w:r>
      <w:r>
        <w:rPr>
          <w:b/>
          <w:sz w:val="28"/>
          <w:szCs w:val="28"/>
        </w:rPr>
        <w:t xml:space="preserve">сооружения энергоблоков - № 1 и </w:t>
      </w:r>
      <w:r w:rsidRPr="00943990">
        <w:rPr>
          <w:b/>
          <w:sz w:val="28"/>
          <w:szCs w:val="28"/>
        </w:rPr>
        <w:t>№ 2 Белорусской АЭС</w:t>
      </w:r>
    </w:p>
    <w:p w:rsidR="00F529F9" w:rsidRPr="00CF0527" w:rsidRDefault="00F529F9" w:rsidP="00C7614E">
      <w:pPr>
        <w:jc w:val="center"/>
        <w:rPr>
          <w:b/>
          <w:sz w:val="28"/>
          <w:szCs w:val="28"/>
        </w:rPr>
      </w:pPr>
      <w:r w:rsidDel="0067682E">
        <w:rPr>
          <w:b/>
          <w:sz w:val="28"/>
          <w:szCs w:val="28"/>
        </w:rPr>
        <w:t xml:space="preserve"> </w:t>
      </w:r>
      <w:r w:rsidRPr="000F09E4">
        <w:rPr>
          <w:b/>
          <w:sz w:val="28"/>
          <w:szCs w:val="28"/>
        </w:rPr>
        <w:t>(</w:t>
      </w:r>
      <w:r w:rsidRPr="00BF48D8">
        <w:rPr>
          <w:b/>
          <w:sz w:val="28"/>
          <w:szCs w:val="28"/>
        </w:rPr>
        <w:t>поставщик</w:t>
      </w:r>
      <w:r w:rsidRPr="00F5718D">
        <w:rPr>
          <w:b/>
          <w:sz w:val="28"/>
          <w:szCs w:val="28"/>
        </w:rPr>
        <w:t xml:space="preserve"> </w:t>
      </w:r>
      <w:r w:rsidRPr="00BF48D8">
        <w:rPr>
          <w:b/>
          <w:sz w:val="28"/>
          <w:szCs w:val="28"/>
        </w:rPr>
        <w:t xml:space="preserve">- резидент </w:t>
      </w:r>
      <w:r>
        <w:rPr>
          <w:b/>
          <w:sz w:val="28"/>
          <w:szCs w:val="28"/>
        </w:rPr>
        <w:t>Российской Федерации</w:t>
      </w:r>
      <w:r w:rsidRPr="00BF48D8">
        <w:rPr>
          <w:b/>
          <w:sz w:val="28"/>
          <w:szCs w:val="28"/>
        </w:rPr>
        <w:t>)</w:t>
      </w:r>
    </w:p>
    <w:p w:rsidR="00F529F9" w:rsidRPr="00CF0527" w:rsidRDefault="00F529F9" w:rsidP="00C7614E">
      <w:pPr>
        <w:jc w:val="center"/>
        <w:rPr>
          <w:b/>
          <w:sz w:val="28"/>
          <w:szCs w:val="28"/>
        </w:rPr>
      </w:pPr>
      <w:r>
        <w:rPr>
          <w:b/>
          <w:sz w:val="28"/>
          <w:szCs w:val="28"/>
        </w:rPr>
        <w:t xml:space="preserve">(проектировщик </w:t>
      </w:r>
      <w:r w:rsidRPr="003151FA">
        <w:rPr>
          <w:b/>
          <w:sz w:val="28"/>
          <w:szCs w:val="28"/>
        </w:rPr>
        <w:t xml:space="preserve">- </w:t>
      </w:r>
      <w:r w:rsidRPr="00CF0527">
        <w:rPr>
          <w:b/>
          <w:sz w:val="28"/>
          <w:szCs w:val="28"/>
        </w:rPr>
        <w:t>АО «</w:t>
      </w:r>
      <w:r>
        <w:rPr>
          <w:b/>
          <w:sz w:val="28"/>
          <w:szCs w:val="28"/>
        </w:rPr>
        <w:t>АТОМПРОЕКТ</w:t>
      </w:r>
      <w:r w:rsidRPr="00CF0527">
        <w:rPr>
          <w:b/>
          <w:sz w:val="28"/>
          <w:szCs w:val="28"/>
        </w:rPr>
        <w:t>»)</w:t>
      </w:r>
    </w:p>
    <w:p w:rsidR="00F529F9" w:rsidRPr="00190C22" w:rsidRDefault="00F529F9" w:rsidP="00C7614E">
      <w:pPr>
        <w:jc w:val="center"/>
        <w:rPr>
          <w:b/>
          <w:sz w:val="28"/>
          <w:szCs w:val="28"/>
        </w:rPr>
      </w:pPr>
      <w:r w:rsidRPr="0091078B">
        <w:rPr>
          <w:b/>
          <w:sz w:val="28"/>
          <w:szCs w:val="28"/>
        </w:rPr>
        <w:t>(</w:t>
      </w:r>
      <w:r>
        <w:rPr>
          <w:b/>
          <w:sz w:val="28"/>
          <w:szCs w:val="28"/>
        </w:rPr>
        <w:t>поставка по статье затрат «оборудование»)</w:t>
      </w:r>
    </w:p>
    <w:p w:rsidR="00F529F9" w:rsidRPr="009E2B93" w:rsidRDefault="00F529F9" w:rsidP="00C7614E">
      <w:pPr>
        <w:jc w:val="center"/>
        <w:rPr>
          <w:sz w:val="28"/>
          <w:szCs w:val="28"/>
        </w:rPr>
      </w:pPr>
      <w:r w:rsidRPr="009E2B93">
        <w:rPr>
          <w:sz w:val="28"/>
          <w:szCs w:val="28"/>
        </w:rPr>
        <w:t xml:space="preserve">(в рамках выполнения работ по </w:t>
      </w:r>
      <w:r>
        <w:rPr>
          <w:sz w:val="28"/>
          <w:szCs w:val="28"/>
        </w:rPr>
        <w:t xml:space="preserve">сооружению </w:t>
      </w:r>
      <w:r w:rsidRPr="009E2B93">
        <w:rPr>
          <w:sz w:val="28"/>
          <w:szCs w:val="28"/>
        </w:rPr>
        <w:t>Белорусской АЭС)</w:t>
      </w:r>
    </w:p>
    <w:p w:rsidR="00F529F9" w:rsidRPr="00EE174B" w:rsidRDefault="00F529F9" w:rsidP="00C7614E">
      <w:pPr>
        <w:jc w:val="center"/>
        <w:rPr>
          <w:b/>
          <w:sz w:val="28"/>
          <w:szCs w:val="28"/>
        </w:rPr>
      </w:pPr>
    </w:p>
    <w:p w:rsidR="00F529F9" w:rsidRPr="009E2B93" w:rsidRDefault="00F529F9" w:rsidP="00C7614E">
      <w:pPr>
        <w:pStyle w:val="Heading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F529F9" w:rsidRPr="00EE174B" w:rsidRDefault="00F529F9" w:rsidP="00C7614E">
      <w:pPr>
        <w:shd w:val="clear" w:color="auto" w:fill="FFFFFF"/>
        <w:ind w:left="5" w:right="10" w:firstLine="542"/>
        <w:jc w:val="both"/>
      </w:pPr>
    </w:p>
    <w:p w:rsidR="00F529F9" w:rsidRPr="00596A99" w:rsidRDefault="00F529F9" w:rsidP="00C7614E">
      <w:pPr>
        <w:shd w:val="clear" w:color="auto" w:fill="FFFFFF"/>
        <w:ind w:left="5" w:right="10" w:firstLine="542"/>
        <w:jc w:val="both"/>
      </w:pPr>
      <w:r w:rsidRPr="00A8500A">
        <w:rPr>
          <w:b/>
        </w:rPr>
        <w:t>Закрытое акционерное общество «Атомстройэкспорт»</w:t>
      </w:r>
      <w:r>
        <w:t>,</w:t>
      </w:r>
      <w:r w:rsidRPr="00EE174B">
        <w:t xml:space="preserve"> именуемое в дальнейшем «Покупатель»,  в лице </w:t>
      </w:r>
      <w:r>
        <w:t xml:space="preserve"> ___________________________________________________</w:t>
      </w:r>
      <w:r w:rsidRPr="00063839">
        <w:t>___________</w:t>
      </w:r>
      <w:r>
        <w:t xml:space="preserve">, </w:t>
      </w:r>
    </w:p>
    <w:p w:rsidR="00F529F9" w:rsidRPr="00EE174B" w:rsidRDefault="00F529F9" w:rsidP="00C7614E">
      <w:pPr>
        <w:shd w:val="clear" w:color="auto" w:fill="FFFFFF"/>
        <w:ind w:left="5" w:right="10"/>
        <w:jc w:val="both"/>
      </w:pPr>
      <w:r w:rsidRPr="00EE174B">
        <w:t>действующего на основании __________________________________________________</w:t>
      </w:r>
      <w:r>
        <w:t>_____</w:t>
      </w:r>
      <w:r w:rsidRPr="00063839">
        <w:t>_</w:t>
      </w:r>
      <w:r w:rsidRPr="00EE174B">
        <w:t xml:space="preserve">, с одной стороны, и </w:t>
      </w:r>
    </w:p>
    <w:p w:rsidR="00F529F9" w:rsidRPr="00EE174B" w:rsidRDefault="00F529F9" w:rsidP="00C7614E">
      <w:pPr>
        <w:shd w:val="clear" w:color="auto" w:fill="FFFFFF"/>
        <w:ind w:left="5" w:right="10"/>
        <w:jc w:val="both"/>
      </w:pPr>
      <w:r w:rsidRPr="00EE174B">
        <w:t>___________________________________________________________________</w:t>
      </w:r>
      <w:r>
        <w:t>__________</w:t>
      </w:r>
      <w:r w:rsidRPr="00063839">
        <w:t>_____</w:t>
      </w:r>
      <w:r w:rsidRPr="00EE174B">
        <w:t xml:space="preserve">, </w:t>
      </w:r>
      <w:r>
        <w:t>которое является юридическим лицом по законодательству Российской Федерации, именуемое в дальнейшем «Поставщик»,</w:t>
      </w:r>
      <w:r w:rsidRPr="00063839">
        <w:t xml:space="preserve"> </w:t>
      </w:r>
      <w:r w:rsidRPr="00EE174B">
        <w:t>в</w:t>
      </w:r>
      <w:r w:rsidRPr="00EE174B">
        <w:tab/>
        <w:t>лице  _____________________________________________, действующего на основании __________________</w:t>
      </w:r>
      <w:r>
        <w:t>___________________________</w:t>
      </w:r>
      <w:r w:rsidRPr="00063839">
        <w:t>___________</w:t>
      </w:r>
      <w:r w:rsidRPr="00EE174B">
        <w:t>,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
    <w:p w:rsidR="00F529F9" w:rsidRPr="00EE174B" w:rsidRDefault="00F529F9" w:rsidP="00C7614E">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EE174B">
        <w:rPr>
          <w:rFonts w:ascii="Times New Roman" w:hAnsi="Times New Roman" w:cs="Times New Roman"/>
          <w:sz w:val="24"/>
          <w:szCs w:val="24"/>
        </w:rPr>
        <w:t>Статья 1. Термины и определени</w:t>
      </w:r>
      <w:r>
        <w:rPr>
          <w:rFonts w:ascii="Times New Roman" w:hAnsi="Times New Roman" w:cs="Times New Roman"/>
          <w:sz w:val="24"/>
          <w:szCs w:val="24"/>
        </w:rPr>
        <w:t xml:space="preserve">я </w:t>
      </w:r>
    </w:p>
    <w:p w:rsidR="00F529F9" w:rsidRPr="00EE174B" w:rsidRDefault="00F529F9" w:rsidP="00C7614E">
      <w:pPr>
        <w:tabs>
          <w:tab w:val="left" w:pos="0"/>
        </w:tabs>
        <w:spacing w:after="120"/>
        <w:ind w:firstLine="709"/>
        <w:jc w:val="both"/>
      </w:pPr>
      <w:r w:rsidRPr="00EE174B">
        <w:t>Термины, используемые в Договоре, означают нижеследующее:</w:t>
      </w:r>
    </w:p>
    <w:p w:rsidR="00F529F9" w:rsidRPr="00EE174B" w:rsidRDefault="00F529F9" w:rsidP="00C7614E">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F529F9" w:rsidRPr="00506864" w:rsidRDefault="00F529F9" w:rsidP="00C7614E">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2573D0">
        <w:rPr>
          <w:b/>
          <w:sz w:val="24"/>
          <w:szCs w:val="24"/>
        </w:rPr>
        <w:t>Акт приемки Пускового комплекса Блока, законченного строительством</w:t>
      </w:r>
      <w:r w:rsidRPr="00EB6B4B">
        <w:rPr>
          <w:sz w:val="24"/>
          <w:szCs w:val="24"/>
        </w:rPr>
        <w:t xml:space="preserve"> (Акт о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F529F9" w:rsidRPr="00506864" w:rsidRDefault="00F529F9" w:rsidP="00C7614E">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529F9" w:rsidRPr="00506864" w:rsidRDefault="00F529F9" w:rsidP="00C7614E">
      <w:pPr>
        <w:pStyle w:val="BodyText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F529F9" w:rsidRPr="00EE174B" w:rsidRDefault="00F529F9" w:rsidP="00C7614E">
      <w:pPr>
        <w:pStyle w:val="BodyText3"/>
        <w:tabs>
          <w:tab w:val="left" w:pos="567"/>
          <w:tab w:val="left" w:pos="1134"/>
          <w:tab w:val="left" w:pos="1276"/>
        </w:tabs>
        <w:suppressAutoHyphens/>
        <w:spacing w:before="40"/>
        <w:ind w:firstLine="720"/>
        <w:jc w:val="both"/>
        <w:rPr>
          <w:sz w:val="24"/>
          <w:szCs w:val="24"/>
        </w:rPr>
      </w:pPr>
      <w:r w:rsidRPr="00CF39EA">
        <w:rPr>
          <w:sz w:val="24"/>
          <w:szCs w:val="24"/>
        </w:rPr>
        <w:t>1.5.</w:t>
      </w:r>
      <w:r>
        <w:rPr>
          <w:b/>
          <w:sz w:val="24"/>
          <w:szCs w:val="24"/>
        </w:rPr>
        <w:t xml:space="preserve"> </w:t>
      </w:r>
      <w:r w:rsidRPr="00EE174B">
        <w:rPr>
          <w:b/>
          <w:sz w:val="24"/>
          <w:szCs w:val="24"/>
        </w:rPr>
        <w:t xml:space="preserve">«Входной контроль </w:t>
      </w:r>
      <w:r>
        <w:rPr>
          <w:b/>
          <w:sz w:val="24"/>
          <w:szCs w:val="24"/>
        </w:rPr>
        <w:t>трубопроводов</w:t>
      </w:r>
      <w:r w:rsidRPr="00EE174B">
        <w:rPr>
          <w:b/>
          <w:sz w:val="24"/>
          <w:szCs w:val="24"/>
        </w:rPr>
        <w:t xml:space="preserve">» - </w:t>
      </w:r>
      <w:r w:rsidRPr="00EE174B">
        <w:rPr>
          <w:sz w:val="24"/>
          <w:szCs w:val="24"/>
        </w:rPr>
        <w:t xml:space="preserve">контроль количественных и качественных характеристик </w:t>
      </w:r>
      <w:r>
        <w:rPr>
          <w:sz w:val="24"/>
          <w:szCs w:val="24"/>
        </w:rPr>
        <w:t xml:space="preserve">трубопроводов, </w:t>
      </w:r>
      <w:r w:rsidRPr="00EE174B">
        <w:rPr>
          <w:sz w:val="24"/>
          <w:szCs w:val="24"/>
        </w:rPr>
        <w:t>поставляемых на объекты, проведенный по параметрам (требованиям), установленным в нормативно-технических документах на контролируем</w:t>
      </w:r>
      <w:r>
        <w:rPr>
          <w:sz w:val="24"/>
          <w:szCs w:val="24"/>
        </w:rPr>
        <w:t>ы</w:t>
      </w:r>
      <w:r w:rsidRPr="00EE174B">
        <w:rPr>
          <w:sz w:val="24"/>
          <w:szCs w:val="24"/>
        </w:rPr>
        <w:t xml:space="preserve">е </w:t>
      </w:r>
      <w:r>
        <w:rPr>
          <w:sz w:val="24"/>
          <w:szCs w:val="24"/>
        </w:rPr>
        <w:t>трубопроводы</w:t>
      </w:r>
      <w:r w:rsidRPr="00EE174B">
        <w:rPr>
          <w:sz w:val="24"/>
          <w:szCs w:val="24"/>
        </w:rPr>
        <w:t>, поставляем</w:t>
      </w:r>
      <w:r>
        <w:rPr>
          <w:sz w:val="24"/>
          <w:szCs w:val="24"/>
        </w:rPr>
        <w:t>ы</w:t>
      </w:r>
      <w:r w:rsidRPr="00EE174B">
        <w:rPr>
          <w:sz w:val="24"/>
          <w:szCs w:val="24"/>
        </w:rPr>
        <w:t>е на Площадку.</w:t>
      </w:r>
    </w:p>
    <w:p w:rsidR="00F529F9" w:rsidRPr="00EE174B" w:rsidRDefault="00F529F9" w:rsidP="00C7614E">
      <w:pPr>
        <w:pStyle w:val="BodyText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w:t>
      </w:r>
      <w:r>
        <w:rPr>
          <w:sz w:val="24"/>
          <w:szCs w:val="24"/>
        </w:rPr>
        <w:t>ых</w:t>
      </w:r>
      <w:r w:rsidRPr="00EE174B">
        <w:rPr>
          <w:sz w:val="24"/>
          <w:szCs w:val="24"/>
        </w:rPr>
        <w:t xml:space="preserve"> </w:t>
      </w:r>
      <w:r>
        <w:rPr>
          <w:sz w:val="24"/>
          <w:szCs w:val="24"/>
        </w:rPr>
        <w:t>трубопроводов</w:t>
      </w:r>
      <w:r w:rsidRPr="00EE174B">
        <w:rPr>
          <w:sz w:val="24"/>
          <w:szCs w:val="24"/>
        </w:rPr>
        <w:t xml:space="preserve">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rPr>
        <w:t>, п.11.6</w:t>
      </w:r>
      <w:r w:rsidRPr="00EE174B">
        <w:rPr>
          <w:sz w:val="24"/>
          <w:szCs w:val="24"/>
        </w:rPr>
        <w:t xml:space="preserve"> настоящего Договора.</w:t>
      </w:r>
    </w:p>
    <w:p w:rsidR="00F529F9" w:rsidRPr="007063EE" w:rsidRDefault="00F529F9" w:rsidP="00C7614E">
      <w:pPr>
        <w:pStyle w:val="BodyText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7063EE">
        <w:rPr>
          <w:b/>
          <w:sz w:val="24"/>
          <w:szCs w:val="24"/>
        </w:rPr>
        <w:t>«</w:t>
      </w:r>
      <w:r>
        <w:rPr>
          <w:b/>
          <w:sz w:val="24"/>
          <w:szCs w:val="24"/>
        </w:rPr>
        <w:t>Генп</w:t>
      </w:r>
      <w:r w:rsidRPr="007063EE">
        <w:rPr>
          <w:b/>
          <w:sz w:val="24"/>
          <w:szCs w:val="24"/>
        </w:rPr>
        <w:t xml:space="preserve">роектировщик» - </w:t>
      </w:r>
      <w:r w:rsidRPr="007063EE">
        <w:rPr>
          <w:sz w:val="24"/>
          <w:szCs w:val="24"/>
        </w:rPr>
        <w:t>акционерное общество НИЖЕГОРОДСКАЯ ИНЖИНИРИНГОВА</w:t>
      </w:r>
      <w:r>
        <w:rPr>
          <w:sz w:val="24"/>
          <w:szCs w:val="24"/>
        </w:rPr>
        <w:t>Я КОМПАНИЯ «АТОМЭНЕРГОПРОЕКТ» (</w:t>
      </w:r>
      <w:r w:rsidRPr="007063EE">
        <w:rPr>
          <w:sz w:val="24"/>
          <w:szCs w:val="24"/>
        </w:rPr>
        <w:t>АО «НИАЭП»)</w:t>
      </w:r>
      <w:r w:rsidRPr="00722393">
        <w:t xml:space="preserve"> </w:t>
      </w:r>
      <w:r>
        <w:t>(</w:t>
      </w:r>
      <w:r w:rsidRPr="00722393">
        <w:rPr>
          <w:sz w:val="24"/>
          <w:szCs w:val="24"/>
        </w:rPr>
        <w:t>адрес</w:t>
      </w:r>
      <w:r>
        <w:rPr>
          <w:sz w:val="24"/>
          <w:szCs w:val="24"/>
        </w:rPr>
        <w:t>/ место нахождения</w:t>
      </w:r>
      <w:r w:rsidRPr="00722393">
        <w:rPr>
          <w:sz w:val="24"/>
          <w:szCs w:val="24"/>
        </w:rPr>
        <w:t>: 603006, г. Нижний Новгород, пл. Свободы, д. 3</w:t>
      </w:r>
      <w:r>
        <w:rPr>
          <w:sz w:val="24"/>
          <w:szCs w:val="24"/>
        </w:rPr>
        <w:t>)</w:t>
      </w:r>
      <w:r w:rsidRPr="007063EE">
        <w:rPr>
          <w:sz w:val="24"/>
          <w:szCs w:val="24"/>
        </w:rPr>
        <w:t>.</w:t>
      </w:r>
    </w:p>
    <w:p w:rsidR="00F529F9" w:rsidRPr="00EE174B" w:rsidRDefault="00F529F9" w:rsidP="00C7614E">
      <w:pPr>
        <w:pStyle w:val="BodyText3"/>
        <w:tabs>
          <w:tab w:val="left" w:pos="567"/>
          <w:tab w:val="left" w:pos="1134"/>
          <w:tab w:val="left" w:pos="1276"/>
        </w:tabs>
        <w:suppressAutoHyphens/>
        <w:spacing w:before="40"/>
        <w:ind w:firstLine="720"/>
        <w:jc w:val="both"/>
        <w:rPr>
          <w:sz w:val="24"/>
          <w:szCs w:val="24"/>
        </w:rPr>
      </w:pPr>
      <w:r w:rsidRPr="0091078B">
        <w:rPr>
          <w:sz w:val="24"/>
          <w:szCs w:val="24"/>
        </w:rPr>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529F9" w:rsidRPr="00EE174B" w:rsidRDefault="00F529F9" w:rsidP="00C7614E">
      <w:pPr>
        <w:pStyle w:val="BodyText3"/>
        <w:tabs>
          <w:tab w:val="left" w:pos="567"/>
          <w:tab w:val="left" w:pos="1134"/>
          <w:tab w:val="left" w:pos="1276"/>
        </w:tabs>
        <w:suppressAutoHyphens/>
        <w:spacing w:before="40"/>
        <w:ind w:firstLine="720"/>
        <w:jc w:val="both"/>
        <w:rPr>
          <w:sz w:val="24"/>
          <w:szCs w:val="24"/>
        </w:rPr>
      </w:pPr>
      <w:r w:rsidRPr="00CF39EA">
        <w:rPr>
          <w:sz w:val="24"/>
          <w:szCs w:val="24"/>
        </w:rPr>
        <w:t>1.</w:t>
      </w:r>
      <w:r>
        <w:rPr>
          <w:sz w:val="24"/>
          <w:szCs w:val="24"/>
        </w:rPr>
        <w:t>9</w:t>
      </w:r>
      <w:r w:rsidRPr="00CF39EA">
        <w:rPr>
          <w:sz w:val="24"/>
          <w:szCs w:val="24"/>
        </w:rPr>
        <w:t>.</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F529F9" w:rsidRPr="00D80661" w:rsidRDefault="00F529F9" w:rsidP="00C7614E">
      <w:pPr>
        <w:pStyle w:val="BodyText3"/>
        <w:tabs>
          <w:tab w:val="left" w:pos="567"/>
          <w:tab w:val="left" w:pos="1134"/>
          <w:tab w:val="left" w:pos="1276"/>
        </w:tabs>
        <w:suppressAutoHyphens/>
        <w:spacing w:before="40"/>
        <w:ind w:firstLine="720"/>
        <w:jc w:val="both"/>
        <w:rPr>
          <w:sz w:val="24"/>
          <w:szCs w:val="24"/>
        </w:rPr>
      </w:pPr>
      <w:r w:rsidRPr="00CF39EA">
        <w:rPr>
          <w:sz w:val="24"/>
          <w:szCs w:val="24"/>
        </w:rPr>
        <w:t>1.</w:t>
      </w:r>
      <w:r>
        <w:rPr>
          <w:sz w:val="24"/>
          <w:szCs w:val="24"/>
        </w:rPr>
        <w:t>10</w:t>
      </w:r>
      <w:r w:rsidRPr="00CF39EA">
        <w:rPr>
          <w:sz w:val="24"/>
          <w:szCs w:val="24"/>
        </w:rPr>
        <w:t>.</w:t>
      </w:r>
      <w:r>
        <w:rPr>
          <w:b/>
          <w:sz w:val="24"/>
          <w:szCs w:val="24"/>
        </w:rPr>
        <w:t xml:space="preserve"> </w:t>
      </w:r>
      <w:r w:rsidRPr="00EE174B">
        <w:rPr>
          <w:b/>
          <w:sz w:val="24"/>
          <w:szCs w:val="24"/>
        </w:rPr>
        <w:t>«</w:t>
      </w:r>
      <w:r w:rsidRPr="00D80661">
        <w:rPr>
          <w:b/>
          <w:sz w:val="24"/>
          <w:szCs w:val="24"/>
        </w:rPr>
        <w:t xml:space="preserve">Грузополучатель» </w:t>
      </w:r>
      <w:r w:rsidRPr="00D80661">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поставляемых по Договору трубопроводов на Площадку АЭС.</w:t>
      </w:r>
    </w:p>
    <w:p w:rsidR="00F529F9" w:rsidRPr="00684FB8" w:rsidRDefault="00F529F9" w:rsidP="00C7614E">
      <w:pPr>
        <w:pStyle w:val="BodyText3"/>
        <w:tabs>
          <w:tab w:val="left" w:pos="567"/>
          <w:tab w:val="left" w:pos="1134"/>
          <w:tab w:val="left" w:pos="1276"/>
        </w:tabs>
        <w:suppressAutoHyphens/>
        <w:spacing w:before="40"/>
        <w:ind w:firstLine="720"/>
        <w:jc w:val="both"/>
        <w:rPr>
          <w:bCs/>
          <w:sz w:val="24"/>
          <w:szCs w:val="24"/>
        </w:rPr>
      </w:pPr>
      <w:r w:rsidRPr="00D80661">
        <w:rPr>
          <w:bCs/>
          <w:sz w:val="24"/>
          <w:szCs w:val="24"/>
        </w:rPr>
        <w:t>1.1</w:t>
      </w:r>
      <w:r>
        <w:rPr>
          <w:bCs/>
          <w:sz w:val="24"/>
          <w:szCs w:val="24"/>
        </w:rPr>
        <w:t>1</w:t>
      </w:r>
      <w:r w:rsidRPr="00D80661">
        <w:rPr>
          <w:bCs/>
          <w:sz w:val="24"/>
          <w:szCs w:val="24"/>
        </w:rPr>
        <w:t>.</w:t>
      </w:r>
      <w:r w:rsidRPr="00D80661">
        <w:rPr>
          <w:b/>
          <w:bCs/>
          <w:sz w:val="24"/>
          <w:szCs w:val="24"/>
        </w:rPr>
        <w:t xml:space="preserve"> «Дата отгрузки» - </w:t>
      </w:r>
      <w:r w:rsidRPr="00D80661">
        <w:rPr>
          <w:bCs/>
          <w:sz w:val="24"/>
          <w:szCs w:val="24"/>
        </w:rPr>
        <w:t xml:space="preserve">дата </w:t>
      </w:r>
      <w:r w:rsidRPr="00684FB8">
        <w:rPr>
          <w:bCs/>
          <w:sz w:val="24"/>
          <w:szCs w:val="24"/>
        </w:rPr>
        <w:t xml:space="preserve">приемки грузовых мест трубопроводов первым перевозчиком Поставщика, указанная в транспортном документе. </w:t>
      </w:r>
    </w:p>
    <w:p w:rsidR="00F529F9" w:rsidRPr="00684FB8" w:rsidRDefault="00F529F9" w:rsidP="00C7614E">
      <w:pPr>
        <w:pStyle w:val="BodyText3"/>
        <w:tabs>
          <w:tab w:val="left" w:pos="567"/>
          <w:tab w:val="left" w:pos="1134"/>
          <w:tab w:val="left" w:pos="1276"/>
          <w:tab w:val="num" w:pos="1531"/>
        </w:tabs>
        <w:suppressAutoHyphens/>
        <w:spacing w:before="40"/>
        <w:ind w:firstLine="720"/>
        <w:jc w:val="both"/>
        <w:rPr>
          <w:sz w:val="24"/>
          <w:szCs w:val="24"/>
        </w:rPr>
      </w:pPr>
      <w:r w:rsidRPr="00684FB8">
        <w:rPr>
          <w:bCs/>
          <w:sz w:val="24"/>
          <w:szCs w:val="24"/>
        </w:rPr>
        <w:t>1.1</w:t>
      </w:r>
      <w:r>
        <w:rPr>
          <w:bCs/>
          <w:sz w:val="24"/>
          <w:szCs w:val="24"/>
        </w:rPr>
        <w:t>2</w:t>
      </w:r>
      <w:r w:rsidRPr="00684FB8">
        <w:rPr>
          <w:bCs/>
          <w:sz w:val="24"/>
          <w:szCs w:val="24"/>
        </w:rPr>
        <w:t>.</w:t>
      </w:r>
      <w:r w:rsidRPr="00684FB8">
        <w:rPr>
          <w:b/>
          <w:bCs/>
          <w:sz w:val="24"/>
          <w:szCs w:val="24"/>
        </w:rPr>
        <w:t xml:space="preserve"> </w:t>
      </w:r>
      <w:r w:rsidRPr="00684FB8">
        <w:rPr>
          <w:b/>
          <w:sz w:val="24"/>
          <w:szCs w:val="24"/>
        </w:rPr>
        <w:t>«Детальная опись»</w:t>
      </w:r>
      <w:r w:rsidRPr="00684FB8">
        <w:rPr>
          <w:sz w:val="24"/>
          <w:szCs w:val="24"/>
        </w:rPr>
        <w:t xml:space="preserve"> - перечень изделий, поставляемых заводом-изготовителем в объёме конкретного чертежа трубопроводов (заглавного листа проекта).</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bCs/>
          <w:sz w:val="24"/>
          <w:szCs w:val="24"/>
        </w:rPr>
        <w:t>1.1</w:t>
      </w:r>
      <w:r>
        <w:rPr>
          <w:bCs/>
          <w:sz w:val="24"/>
          <w:szCs w:val="24"/>
        </w:rPr>
        <w:t>3</w:t>
      </w:r>
      <w:r w:rsidRPr="00684FB8">
        <w:rPr>
          <w:bCs/>
          <w:sz w:val="24"/>
          <w:szCs w:val="24"/>
        </w:rPr>
        <w:t xml:space="preserve">. </w:t>
      </w:r>
      <w:r w:rsidRPr="00684FB8">
        <w:rPr>
          <w:b/>
          <w:bCs/>
          <w:sz w:val="24"/>
          <w:szCs w:val="24"/>
        </w:rPr>
        <w:t>«Дефект»</w:t>
      </w:r>
      <w:r w:rsidRPr="00684FB8">
        <w:rPr>
          <w:sz w:val="24"/>
          <w:szCs w:val="24"/>
        </w:rPr>
        <w:t xml:space="preserve"> </w:t>
      </w:r>
      <w:r w:rsidRPr="00684FB8">
        <w:rPr>
          <w:bCs/>
          <w:sz w:val="24"/>
          <w:szCs w:val="24"/>
        </w:rPr>
        <w:t>-</w:t>
      </w:r>
      <w:r w:rsidRPr="00684FB8">
        <w:rPr>
          <w:sz w:val="24"/>
          <w:szCs w:val="24"/>
        </w:rPr>
        <w:t xml:space="preserve"> каждое отдельное документально подтвержденное Несоответствие трубопроводов установленным требованиям, связанное с предназначенным или установленным использованием.</w:t>
      </w:r>
    </w:p>
    <w:p w:rsidR="00F529F9" w:rsidRPr="00684FB8" w:rsidRDefault="00F529F9" w:rsidP="00C7614E">
      <w:pPr>
        <w:pStyle w:val="BodyText3"/>
        <w:tabs>
          <w:tab w:val="left" w:pos="567"/>
          <w:tab w:val="left" w:pos="1134"/>
          <w:tab w:val="left" w:pos="1276"/>
        </w:tabs>
        <w:suppressAutoHyphens/>
        <w:spacing w:before="40"/>
        <w:ind w:firstLine="720"/>
        <w:jc w:val="both"/>
        <w:rPr>
          <w:i/>
          <w:sz w:val="24"/>
          <w:szCs w:val="24"/>
        </w:rPr>
      </w:pPr>
      <w:r w:rsidRPr="00684FB8">
        <w:rPr>
          <w:sz w:val="24"/>
          <w:szCs w:val="24"/>
        </w:rPr>
        <w:t>1.1</w:t>
      </w:r>
      <w:r>
        <w:rPr>
          <w:sz w:val="24"/>
          <w:szCs w:val="24"/>
        </w:rPr>
        <w:t>4</w:t>
      </w:r>
      <w:r w:rsidRPr="00684FB8">
        <w:rPr>
          <w:sz w:val="24"/>
          <w:szCs w:val="24"/>
        </w:rPr>
        <w:t>.</w:t>
      </w:r>
      <w:r w:rsidRPr="00684FB8">
        <w:rPr>
          <w:b/>
          <w:sz w:val="24"/>
          <w:szCs w:val="24"/>
        </w:rPr>
        <w:t xml:space="preserve"> «Договор транспортного страхования грузов»</w:t>
      </w:r>
      <w:r w:rsidRPr="00684FB8">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5</w:t>
      </w:r>
      <w:r w:rsidRPr="00684FB8">
        <w:rPr>
          <w:sz w:val="24"/>
          <w:szCs w:val="24"/>
        </w:rPr>
        <w:t>.</w:t>
      </w:r>
      <w:r w:rsidRPr="00684FB8">
        <w:rPr>
          <w:b/>
          <w:sz w:val="24"/>
          <w:szCs w:val="24"/>
        </w:rPr>
        <w:t xml:space="preserve"> «Документация» </w:t>
      </w:r>
      <w:r w:rsidRPr="00684FB8">
        <w:rPr>
          <w:sz w:val="24"/>
          <w:szCs w:val="24"/>
        </w:rPr>
        <w:t>- товаросопроводительная и техническая документация на трубопроводы.</w:t>
      </w:r>
    </w:p>
    <w:p w:rsidR="00F529F9" w:rsidRPr="00684FB8" w:rsidRDefault="00F529F9" w:rsidP="00C7614E">
      <w:pPr>
        <w:pStyle w:val="BodyText3"/>
        <w:tabs>
          <w:tab w:val="left" w:pos="567"/>
          <w:tab w:val="left" w:pos="1134"/>
          <w:tab w:val="left" w:pos="1276"/>
          <w:tab w:val="num" w:pos="1531"/>
        </w:tabs>
        <w:suppressAutoHyphens/>
        <w:spacing w:before="40"/>
        <w:ind w:firstLine="720"/>
        <w:jc w:val="both"/>
        <w:rPr>
          <w:sz w:val="24"/>
          <w:szCs w:val="24"/>
        </w:rPr>
      </w:pPr>
      <w:r w:rsidRPr="00684FB8">
        <w:rPr>
          <w:sz w:val="24"/>
          <w:szCs w:val="24"/>
        </w:rPr>
        <w:t>1.1</w:t>
      </w:r>
      <w:r>
        <w:rPr>
          <w:sz w:val="24"/>
          <w:szCs w:val="24"/>
        </w:rPr>
        <w:t>6</w:t>
      </w:r>
      <w:r w:rsidRPr="00684FB8">
        <w:rPr>
          <w:sz w:val="24"/>
          <w:szCs w:val="24"/>
        </w:rPr>
        <w:t>.</w:t>
      </w:r>
      <w:r w:rsidRPr="00684FB8">
        <w:rPr>
          <w:b/>
          <w:sz w:val="24"/>
          <w:szCs w:val="24"/>
        </w:rPr>
        <w:t xml:space="preserve"> «Заказчик»</w:t>
      </w:r>
      <w:r w:rsidRPr="00684FB8">
        <w:rPr>
          <w:sz w:val="24"/>
          <w:szCs w:val="24"/>
        </w:rPr>
        <w:t xml:space="preserve"> </w:t>
      </w:r>
      <w:r w:rsidRPr="00684FB8">
        <w:rPr>
          <w:bCs/>
          <w:sz w:val="24"/>
          <w:szCs w:val="24"/>
        </w:rPr>
        <w:t>-</w:t>
      </w:r>
      <w:r>
        <w:rPr>
          <w:bCs/>
          <w:sz w:val="24"/>
          <w:szCs w:val="24"/>
        </w:rPr>
        <w:t xml:space="preserve"> республиканское унитарное предприятие «Белорусская атомная электростанция» </w:t>
      </w:r>
      <w:r w:rsidRPr="008E7766">
        <w:rPr>
          <w:sz w:val="24"/>
          <w:szCs w:val="24"/>
        </w:rPr>
        <w:t>(Республика Беларусь</w:t>
      </w:r>
      <w:r w:rsidRPr="008E7766">
        <w:rPr>
          <w:bCs/>
          <w:sz w:val="24"/>
          <w:szCs w:val="24"/>
        </w:rPr>
        <w:t>)</w:t>
      </w:r>
      <w:r w:rsidRPr="00684FB8">
        <w:rPr>
          <w:bCs/>
          <w:sz w:val="24"/>
          <w:szCs w:val="24"/>
        </w:rPr>
        <w:t>.</w:t>
      </w:r>
    </w:p>
    <w:p w:rsidR="00F529F9"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7</w:t>
      </w:r>
      <w:r w:rsidRPr="00684FB8">
        <w:rPr>
          <w:sz w:val="24"/>
          <w:szCs w:val="24"/>
        </w:rPr>
        <w:t>.</w:t>
      </w:r>
      <w:r w:rsidRPr="00684FB8">
        <w:rPr>
          <w:b/>
          <w:sz w:val="24"/>
          <w:szCs w:val="24"/>
        </w:rPr>
        <w:t xml:space="preserve"> «Закупка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F529F9" w:rsidRPr="00A01D5D"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8</w:t>
      </w:r>
      <w:r w:rsidRPr="00684FB8">
        <w:rPr>
          <w:sz w:val="24"/>
          <w:szCs w:val="24"/>
        </w:rPr>
        <w:t>.</w:t>
      </w:r>
      <w:r w:rsidRPr="00684FB8">
        <w:rPr>
          <w:b/>
          <w:sz w:val="24"/>
          <w:szCs w:val="24"/>
        </w:rPr>
        <w:t xml:space="preserve"> </w:t>
      </w:r>
      <w:r w:rsidRPr="00A01D5D">
        <w:rPr>
          <w:b/>
          <w:sz w:val="24"/>
          <w:szCs w:val="24"/>
        </w:rPr>
        <w:t>«Исходные технические требования (техническая спецификация)» («ИТТ»)</w:t>
      </w:r>
      <w:r w:rsidRPr="00A01D5D">
        <w:rPr>
          <w:sz w:val="24"/>
          <w:szCs w:val="24"/>
        </w:rPr>
        <w:t xml:space="preserve"> – требования к проектированию, материалам, изготовлению, обеспечению и контролю качества, поставке трубопроводов (на </w:t>
      </w:r>
      <w:r>
        <w:rPr>
          <w:sz w:val="24"/>
          <w:szCs w:val="24"/>
        </w:rPr>
        <w:t xml:space="preserve">трубопроводы </w:t>
      </w:r>
      <w:r w:rsidRPr="00A01D5D">
        <w:rPr>
          <w:sz w:val="24"/>
          <w:szCs w:val="24"/>
        </w:rPr>
        <w:t>высоко</w:t>
      </w:r>
      <w:r>
        <w:rPr>
          <w:sz w:val="24"/>
          <w:szCs w:val="24"/>
        </w:rPr>
        <w:t xml:space="preserve">го и/или низкого </w:t>
      </w:r>
      <w:r w:rsidRPr="00A01D5D">
        <w:rPr>
          <w:sz w:val="24"/>
          <w:szCs w:val="24"/>
        </w:rPr>
        <w:t>давлени</w:t>
      </w:r>
      <w:r>
        <w:rPr>
          <w:sz w:val="24"/>
          <w:szCs w:val="24"/>
        </w:rPr>
        <w:t>я</w:t>
      </w:r>
      <w:r w:rsidRPr="00A01D5D">
        <w:rPr>
          <w:sz w:val="24"/>
          <w:szCs w:val="24"/>
        </w:rPr>
        <w:t xml:space="preserve">, </w:t>
      </w:r>
      <w:r>
        <w:rPr>
          <w:sz w:val="24"/>
          <w:szCs w:val="24"/>
        </w:rPr>
        <w:t xml:space="preserve">на </w:t>
      </w:r>
      <w:r w:rsidRPr="00A01D5D">
        <w:rPr>
          <w:sz w:val="24"/>
          <w:szCs w:val="24"/>
        </w:rPr>
        <w:t xml:space="preserve">трубопроводы из </w:t>
      </w:r>
      <w:r>
        <w:rPr>
          <w:sz w:val="24"/>
          <w:szCs w:val="24"/>
        </w:rPr>
        <w:t>сталей перлитного и/или аустенитного классов, подведомственные и неподведомственные ПН АЭГ-7-008-89</w:t>
      </w:r>
      <w:r w:rsidRPr="00A01D5D">
        <w:rPr>
          <w:sz w:val="24"/>
          <w:szCs w:val="24"/>
        </w:rPr>
        <w:t>).</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544CD9">
        <w:rPr>
          <w:sz w:val="24"/>
          <w:szCs w:val="24"/>
        </w:rPr>
        <w:t>1.</w:t>
      </w:r>
      <w:r>
        <w:rPr>
          <w:sz w:val="24"/>
          <w:szCs w:val="24"/>
        </w:rPr>
        <w:t>19</w:t>
      </w:r>
      <w:r w:rsidRPr="00544CD9">
        <w:rPr>
          <w:sz w:val="24"/>
          <w:szCs w:val="24"/>
        </w:rPr>
        <w:t xml:space="preserve">. </w:t>
      </w:r>
      <w:r w:rsidRPr="00684FB8">
        <w:rPr>
          <w:b/>
          <w:sz w:val="24"/>
          <w:szCs w:val="24"/>
        </w:rPr>
        <w:t>«Качество»</w:t>
      </w:r>
      <w:r w:rsidRPr="00684FB8">
        <w:rPr>
          <w:bCs/>
          <w:sz w:val="24"/>
          <w:szCs w:val="24"/>
        </w:rPr>
        <w:t xml:space="preserve"> – </w:t>
      </w:r>
      <w:r w:rsidRPr="00684FB8">
        <w:rPr>
          <w:bCs/>
          <w:sz w:val="24"/>
        </w:rPr>
        <w:t xml:space="preserve">степень соответствия </w:t>
      </w:r>
      <w:r w:rsidRPr="00684FB8">
        <w:rPr>
          <w:bCs/>
          <w:sz w:val="24"/>
          <w:szCs w:val="24"/>
        </w:rPr>
        <w:t xml:space="preserve">трубопроводов, комплектующих, изделий, Работ, процессов, установленным требованиям Проектной и Рабочей конструкторской </w:t>
      </w:r>
      <w:r>
        <w:rPr>
          <w:bCs/>
          <w:sz w:val="24"/>
          <w:szCs w:val="24"/>
        </w:rPr>
        <w:t xml:space="preserve">документации </w:t>
      </w:r>
      <w:r w:rsidRPr="00684FB8">
        <w:rPr>
          <w:bCs/>
          <w:sz w:val="24"/>
          <w:szCs w:val="24"/>
        </w:rPr>
        <w:t>и /или нормативной документации, в том числе в сфере Ядерной безопасности.</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20</w:t>
      </w:r>
      <w:r w:rsidRPr="00684FB8">
        <w:rPr>
          <w:sz w:val="24"/>
          <w:szCs w:val="24"/>
        </w:rPr>
        <w:t>.</w:t>
      </w:r>
      <w:r w:rsidRPr="00684FB8">
        <w:rPr>
          <w:b/>
          <w:sz w:val="24"/>
          <w:szCs w:val="24"/>
        </w:rPr>
        <w:t xml:space="preserve"> «Комиссия входного контроля» - </w:t>
      </w:r>
      <w:r w:rsidRPr="00684FB8">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трубопроводов. Работа Комиссии основана и проводится в соответствии с нормативными техническими документами и документами Покупателя.</w:t>
      </w:r>
    </w:p>
    <w:p w:rsidR="00F529F9" w:rsidRPr="00544CD9" w:rsidRDefault="00F529F9" w:rsidP="00C7614E">
      <w:pPr>
        <w:pStyle w:val="BodyText3"/>
        <w:tabs>
          <w:tab w:val="left" w:pos="567"/>
          <w:tab w:val="left" w:pos="1134"/>
          <w:tab w:val="left" w:pos="1276"/>
          <w:tab w:val="num" w:pos="2120"/>
        </w:tabs>
        <w:suppressAutoHyphens/>
        <w:spacing w:before="40"/>
        <w:ind w:firstLine="720"/>
        <w:jc w:val="both"/>
        <w:rPr>
          <w:sz w:val="24"/>
          <w:szCs w:val="24"/>
        </w:rPr>
      </w:pPr>
      <w:r w:rsidRPr="00684FB8">
        <w:rPr>
          <w:sz w:val="24"/>
          <w:szCs w:val="24"/>
        </w:rPr>
        <w:t>1.2</w:t>
      </w:r>
      <w:r>
        <w:rPr>
          <w:sz w:val="24"/>
          <w:szCs w:val="24"/>
        </w:rPr>
        <w:t>1</w:t>
      </w:r>
      <w:r w:rsidRPr="00684FB8">
        <w:rPr>
          <w:sz w:val="24"/>
          <w:szCs w:val="24"/>
        </w:rPr>
        <w:t xml:space="preserve">. </w:t>
      </w:r>
      <w:r w:rsidRPr="00544CD9">
        <w:rPr>
          <w:b/>
          <w:sz w:val="24"/>
          <w:szCs w:val="24"/>
        </w:rPr>
        <w:t>«Комплектовочная ведомость»</w:t>
      </w:r>
      <w:r w:rsidRPr="00544CD9">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поставляемых трубопроводов, входящих в комплект поставки трубопроводов. </w:t>
      </w:r>
    </w:p>
    <w:p w:rsidR="00F529F9" w:rsidRDefault="00F529F9" w:rsidP="00C7614E">
      <w:pPr>
        <w:ind w:firstLine="709"/>
        <w:jc w:val="both"/>
      </w:pPr>
      <w:r>
        <w:t xml:space="preserve">1.22. </w:t>
      </w:r>
      <w:r w:rsidRPr="00563577">
        <w:rPr>
          <w:b/>
        </w:rPr>
        <w:t xml:space="preserve">«Комплект поставки трубопроводов» </w:t>
      </w:r>
      <w:r w:rsidRPr="00563577">
        <w:t>- комплект поставки трубопроводов должен включать</w:t>
      </w:r>
      <w:r>
        <w:t>:</w:t>
      </w:r>
    </w:p>
    <w:p w:rsidR="00F529F9" w:rsidRDefault="00F529F9" w:rsidP="00C7614E">
      <w:pPr>
        <w:ind w:firstLine="709"/>
        <w:jc w:val="both"/>
      </w:pPr>
      <w:r>
        <w:t>-</w:t>
      </w:r>
      <w:r w:rsidRPr="00563577">
        <w:t xml:space="preserve"> </w:t>
      </w:r>
      <w:r>
        <w:t xml:space="preserve">укрупненные сборочные единицы (блоки) трубопроводов; </w:t>
      </w:r>
    </w:p>
    <w:p w:rsidR="00F529F9" w:rsidRDefault="00F529F9" w:rsidP="00C7614E">
      <w:pPr>
        <w:ind w:firstLine="709"/>
        <w:jc w:val="both"/>
      </w:pPr>
      <w:r>
        <w:t>- трубы, фасонные детали трубопроводов, фланцевые соединения</w:t>
      </w:r>
      <w:r w:rsidRPr="0050192A">
        <w:t xml:space="preserve"> </w:t>
      </w:r>
      <w:r>
        <w:t xml:space="preserve">трубопроводов с крепежом и прокладочным материалом, детали, сборочные единицы с крепежом и прокладочными материалами </w:t>
      </w:r>
      <w:r w:rsidRPr="00981956">
        <w:t>(блоки с диафрагмами</w:t>
      </w:r>
      <w:r>
        <w:t>, блоки с измерительными диафрагмами</w:t>
      </w:r>
      <w:r w:rsidRPr="00981956">
        <w:t xml:space="preserve"> и др.);</w:t>
      </w:r>
      <w:r>
        <w:t xml:space="preserve"> </w:t>
      </w:r>
    </w:p>
    <w:p w:rsidR="00F529F9" w:rsidRDefault="00F529F9" w:rsidP="00C7614E">
      <w:pPr>
        <w:ind w:firstLine="709"/>
        <w:jc w:val="both"/>
      </w:pPr>
      <w:r>
        <w:t>- сужающие и дроссельные устройства, компенсаторы;</w:t>
      </w:r>
    </w:p>
    <w:p w:rsidR="00F529F9" w:rsidRPr="0036326D" w:rsidRDefault="00F529F9" w:rsidP="00C7614E">
      <w:pPr>
        <w:ind w:firstLine="709"/>
        <w:jc w:val="both"/>
      </w:pPr>
      <w:r>
        <w:t>- трубы и изделия, поставляемые сверх указанного объема по МСЧ и определенные спецификацией (монтажный запас);</w:t>
      </w:r>
    </w:p>
    <w:p w:rsidR="00F529F9" w:rsidRDefault="00F529F9" w:rsidP="00C7614E">
      <w:pPr>
        <w:ind w:firstLine="709"/>
        <w:jc w:val="both"/>
      </w:pPr>
      <w:r w:rsidRPr="00280364">
        <w:t>-</w:t>
      </w:r>
      <w:r>
        <w:t xml:space="preserve"> материалы и изделия для аттестации технологии сварки на монтаже; </w:t>
      </w:r>
    </w:p>
    <w:p w:rsidR="00F529F9" w:rsidRDefault="00F529F9" w:rsidP="00C7614E">
      <w:pPr>
        <w:ind w:firstLine="709"/>
        <w:jc w:val="both"/>
      </w:pPr>
      <w:r>
        <w:t xml:space="preserve">- техническую документацию, включающую: </w:t>
      </w:r>
    </w:p>
    <w:p w:rsidR="00F529F9" w:rsidRDefault="00F529F9" w:rsidP="00C7614E">
      <w:pPr>
        <w:ind w:firstLine="709"/>
        <w:jc w:val="both"/>
      </w:pPr>
      <w:r>
        <w:t>1) спецификации (детальные описи/комплектовочные ведомости);</w:t>
      </w:r>
    </w:p>
    <w:p w:rsidR="00F529F9" w:rsidRDefault="00F529F9" w:rsidP="00C7614E">
      <w:pPr>
        <w:ind w:firstLine="709"/>
        <w:jc w:val="both"/>
      </w:pPr>
      <w:r>
        <w:t>2) чертежи блоков</w:t>
      </w:r>
      <w:r w:rsidRPr="00F6329A">
        <w:t xml:space="preserve"> </w:t>
      </w:r>
      <w:r>
        <w:t>и нестандартных деталей;</w:t>
      </w:r>
    </w:p>
    <w:p w:rsidR="00F529F9" w:rsidRDefault="00F529F9" w:rsidP="00C7614E">
      <w:pPr>
        <w:ind w:firstLine="709"/>
        <w:jc w:val="both"/>
      </w:pPr>
      <w:r>
        <w:t>3) руководство (инструкцию) по хранению, консервации и транспортировке;</w:t>
      </w:r>
    </w:p>
    <w:p w:rsidR="00F529F9" w:rsidRDefault="00F529F9" w:rsidP="00C7614E">
      <w:pPr>
        <w:ind w:firstLine="709"/>
        <w:jc w:val="both"/>
      </w:pPr>
      <w:r>
        <w:t>4) свидетельство об изготовлении деталей, сборочных единиц и блоков трубопроводов, оформляемое в соответствии с контрактными требованиями Заказчика;</w:t>
      </w:r>
    </w:p>
    <w:p w:rsidR="00F529F9" w:rsidRPr="0091078B" w:rsidRDefault="00F529F9" w:rsidP="00C7614E">
      <w:pPr>
        <w:ind w:firstLine="709"/>
        <w:jc w:val="both"/>
      </w:pPr>
      <w:r w:rsidRPr="00681FE2">
        <w:t>5</w:t>
      </w:r>
      <w:r>
        <w:t>) для трубопроводов 1, 2, 3, классов безопасности заверенные копии сертификатов на материалы, содержащие химический состав и механические свойства;</w:t>
      </w:r>
    </w:p>
    <w:p w:rsidR="00F529F9" w:rsidRDefault="00F529F9" w:rsidP="00C7614E">
      <w:pPr>
        <w:ind w:firstLine="709"/>
        <w:jc w:val="both"/>
      </w:pPr>
      <w:r>
        <w:t>- документацию по обеспечению и контролю качества, включающую:</w:t>
      </w:r>
    </w:p>
    <w:p w:rsidR="00F529F9" w:rsidRDefault="00F529F9" w:rsidP="00C7614E">
      <w:pPr>
        <w:ind w:firstLine="709"/>
        <w:jc w:val="both"/>
      </w:pPr>
      <w:r>
        <w:t>1) план качества с записями о прохождении контрольных точек (для трубопроводов, по которым составляются планы качества);</w:t>
      </w:r>
    </w:p>
    <w:p w:rsidR="00F529F9" w:rsidRDefault="00F529F9" w:rsidP="00C7614E">
      <w:pPr>
        <w:ind w:firstLine="709"/>
        <w:jc w:val="both"/>
      </w:pPr>
      <w:r>
        <w:t>2) перечень несоответствий и копии отчетов о несоответствиях при изготовлении трубопроводов;</w:t>
      </w:r>
    </w:p>
    <w:p w:rsidR="00F529F9" w:rsidRDefault="00F529F9" w:rsidP="00C7614E">
      <w:pPr>
        <w:ind w:firstLine="709"/>
        <w:jc w:val="both"/>
      </w:pPr>
      <w:r>
        <w:t>3) Таблицы контроля качества сварных соединений (ТБ1) и основного металла (ТБ2) для трубопроводов 1, 2, 3, классов безопасности;4) заключение о приемочной инспекции трубопроводов;</w:t>
      </w:r>
    </w:p>
    <w:p w:rsidR="00F529F9" w:rsidRPr="00111289" w:rsidRDefault="00F529F9" w:rsidP="00C7614E">
      <w:pPr>
        <w:ind w:firstLine="709"/>
        <w:jc w:val="both"/>
      </w:pPr>
      <w:r w:rsidRPr="00B01DF5">
        <w:t>4</w:t>
      </w:r>
      <w:r>
        <w:t xml:space="preserve">)  </w:t>
      </w:r>
      <w:r w:rsidRPr="00111289">
        <w:t>заключение о приемочной инспекции трубопроводов;</w:t>
      </w:r>
    </w:p>
    <w:p w:rsidR="00F529F9" w:rsidRPr="00111289" w:rsidRDefault="00F529F9" w:rsidP="00C7614E">
      <w:pPr>
        <w:ind w:firstLine="709"/>
        <w:jc w:val="both"/>
      </w:pPr>
      <w:r w:rsidRPr="00D7305F">
        <w:t xml:space="preserve">5) </w:t>
      </w:r>
      <w:r>
        <w:t>сертификат антисептической обработки пиломатериалов упаковки;</w:t>
      </w:r>
    </w:p>
    <w:p w:rsidR="00F529F9" w:rsidRDefault="00F529F9" w:rsidP="00C7614E">
      <w:pPr>
        <w:ind w:firstLine="709"/>
        <w:jc w:val="both"/>
      </w:pPr>
      <w:r>
        <w:t>- другие изделия, материалы и документацию в соответствии с требованиями технического задания Проектировщика, НД, договора.</w:t>
      </w:r>
    </w:p>
    <w:p w:rsidR="00F529F9" w:rsidRPr="004776C8" w:rsidRDefault="00F529F9" w:rsidP="00C7614E">
      <w:pPr>
        <w:ind w:firstLine="709"/>
        <w:jc w:val="both"/>
      </w:pPr>
      <w:r>
        <w:t xml:space="preserve">1.23. </w:t>
      </w:r>
      <w:r w:rsidRPr="007C2234">
        <w:rPr>
          <w:b/>
        </w:rPr>
        <w:t>В комплект поставки трубопроводов не входит</w:t>
      </w:r>
      <w:r w:rsidRPr="007C2234">
        <w:t xml:space="preserve"> арматура, вынесенные электроприводы к арматуре, проходки герметичные, штоковые проходки, элементы дистанционных приводов.</w:t>
      </w:r>
    </w:p>
    <w:p w:rsidR="00F529F9" w:rsidRPr="00684FB8" w:rsidRDefault="00F529F9" w:rsidP="00C7614E">
      <w:pPr>
        <w:pStyle w:val="BodyText3"/>
        <w:tabs>
          <w:tab w:val="left" w:pos="567"/>
          <w:tab w:val="left" w:pos="1134"/>
          <w:tab w:val="left" w:pos="1276"/>
          <w:tab w:val="num" w:pos="2120"/>
        </w:tabs>
        <w:suppressAutoHyphens/>
        <w:spacing w:before="40"/>
        <w:ind w:firstLine="720"/>
        <w:jc w:val="both"/>
        <w:rPr>
          <w:sz w:val="24"/>
          <w:szCs w:val="24"/>
        </w:rPr>
      </w:pPr>
      <w:r w:rsidRPr="00684FB8">
        <w:rPr>
          <w:sz w:val="24"/>
          <w:szCs w:val="24"/>
        </w:rPr>
        <w:t>1.2</w:t>
      </w:r>
      <w:r>
        <w:rPr>
          <w:sz w:val="24"/>
          <w:szCs w:val="24"/>
        </w:rPr>
        <w:t>4</w:t>
      </w:r>
      <w:r w:rsidRPr="00684FB8">
        <w:rPr>
          <w:sz w:val="24"/>
          <w:szCs w:val="24"/>
        </w:rPr>
        <w:t>.</w:t>
      </w:r>
      <w:r w:rsidRPr="00684FB8">
        <w:rPr>
          <w:b/>
          <w:sz w:val="24"/>
          <w:szCs w:val="24"/>
        </w:rPr>
        <w:t xml:space="preserve"> «Контракт» -</w:t>
      </w:r>
      <w:r w:rsidRPr="00684FB8">
        <w:rPr>
          <w:sz w:val="24"/>
          <w:szCs w:val="24"/>
        </w:rPr>
        <w:t xml:space="preserve"> Генеральный контракт № 77-598/1110700 от 18.07.2012 между Покупателем и Заказчиком на сооружение Белорусской АЭС. </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1.2</w:t>
      </w:r>
      <w:r>
        <w:rPr>
          <w:sz w:val="24"/>
          <w:szCs w:val="24"/>
        </w:rPr>
        <w:t>5</w:t>
      </w:r>
      <w:r w:rsidRPr="00684FB8">
        <w:rPr>
          <w:sz w:val="24"/>
          <w:szCs w:val="24"/>
        </w:rPr>
        <w:t>.</w:t>
      </w:r>
      <w:r w:rsidRPr="00684FB8">
        <w:rPr>
          <w:b/>
          <w:sz w:val="24"/>
          <w:szCs w:val="24"/>
        </w:rPr>
        <w:t xml:space="preserve"> «Контроль качества»</w:t>
      </w:r>
      <w:r w:rsidRPr="00684FB8">
        <w:rPr>
          <w:bCs/>
          <w:sz w:val="24"/>
          <w:szCs w:val="24"/>
        </w:rPr>
        <w:t xml:space="preserve"> –</w:t>
      </w:r>
      <w:r w:rsidRPr="00684FB8">
        <w:t xml:space="preserve"> </w:t>
      </w:r>
      <w:r w:rsidRPr="00684FB8">
        <w:rPr>
          <w:sz w:val="24"/>
          <w:szCs w:val="24"/>
        </w:rPr>
        <w:t xml:space="preserve">процедура оценки соответствия качества выполненных Работ, установленным требованиям Проектной и Рабочей конструкторской </w:t>
      </w:r>
      <w:r>
        <w:rPr>
          <w:sz w:val="24"/>
          <w:szCs w:val="24"/>
        </w:rPr>
        <w:t xml:space="preserve">документации </w:t>
      </w:r>
      <w:r w:rsidRPr="00684FB8">
        <w:rPr>
          <w:sz w:val="24"/>
          <w:szCs w:val="24"/>
        </w:rPr>
        <w:t>и/или нормативной документации.</w:t>
      </w:r>
    </w:p>
    <w:p w:rsidR="00F529F9" w:rsidRPr="00563577"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1.2</w:t>
      </w:r>
      <w:r>
        <w:rPr>
          <w:sz w:val="24"/>
          <w:szCs w:val="24"/>
        </w:rPr>
        <w:t>6</w:t>
      </w:r>
      <w:r w:rsidRPr="00684FB8">
        <w:rPr>
          <w:sz w:val="24"/>
          <w:szCs w:val="24"/>
        </w:rPr>
        <w:t>.</w:t>
      </w:r>
      <w:r w:rsidRPr="00684FB8">
        <w:rPr>
          <w:b/>
          <w:sz w:val="24"/>
          <w:szCs w:val="24"/>
        </w:rPr>
        <w:t xml:space="preserve"> </w:t>
      </w:r>
      <w:r w:rsidRPr="00563577">
        <w:rPr>
          <w:b/>
          <w:sz w:val="24"/>
          <w:szCs w:val="24"/>
        </w:rPr>
        <w:t>«Контрольное сварное соединение»</w:t>
      </w:r>
      <w:r w:rsidRPr="00563577">
        <w:rPr>
          <w:sz w:val="24"/>
          <w:szCs w:val="24"/>
        </w:rPr>
        <w:t xml:space="preserve"> - сварное соединение, выполняемое для аттестации технологии сварки в монтажных условиях.</w:t>
      </w:r>
    </w:p>
    <w:p w:rsidR="00F529F9" w:rsidRPr="00684FB8" w:rsidRDefault="00F529F9" w:rsidP="00C7614E">
      <w:pPr>
        <w:pStyle w:val="BodyText3"/>
        <w:tabs>
          <w:tab w:val="left" w:pos="567"/>
          <w:tab w:val="left" w:pos="1134"/>
          <w:tab w:val="left" w:pos="1276"/>
        </w:tabs>
        <w:suppressAutoHyphens/>
        <w:spacing w:before="40"/>
        <w:ind w:firstLine="720"/>
        <w:jc w:val="both"/>
        <w:rPr>
          <w:bCs/>
          <w:sz w:val="24"/>
          <w:szCs w:val="24"/>
        </w:rPr>
      </w:pPr>
      <w:r w:rsidRPr="000405A0">
        <w:rPr>
          <w:sz w:val="24"/>
          <w:szCs w:val="24"/>
        </w:rPr>
        <w:t>1.2</w:t>
      </w:r>
      <w:r>
        <w:rPr>
          <w:sz w:val="24"/>
          <w:szCs w:val="24"/>
        </w:rPr>
        <w:t>7</w:t>
      </w:r>
      <w:r w:rsidRPr="000405A0">
        <w:rPr>
          <w:sz w:val="24"/>
          <w:szCs w:val="24"/>
        </w:rPr>
        <w:t>.</w:t>
      </w:r>
      <w:r>
        <w:rPr>
          <w:b/>
          <w:sz w:val="24"/>
          <w:szCs w:val="24"/>
        </w:rPr>
        <w:t xml:space="preserve"> </w:t>
      </w:r>
      <w:r w:rsidRPr="00684FB8">
        <w:rPr>
          <w:b/>
          <w:sz w:val="24"/>
          <w:szCs w:val="24"/>
        </w:rPr>
        <w:t>«Лицензия»</w:t>
      </w:r>
      <w:r w:rsidRPr="00684FB8">
        <w:rPr>
          <w:b/>
          <w:bCs/>
          <w:sz w:val="24"/>
          <w:szCs w:val="24"/>
        </w:rPr>
        <w:t xml:space="preserve"> </w:t>
      </w:r>
      <w:r w:rsidRPr="00684FB8">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529F9" w:rsidRPr="00684FB8" w:rsidRDefault="00F529F9" w:rsidP="00C7614E">
      <w:pPr>
        <w:pStyle w:val="BodyText3"/>
        <w:tabs>
          <w:tab w:val="left" w:pos="0"/>
        </w:tabs>
        <w:suppressAutoHyphens/>
        <w:ind w:firstLine="709"/>
        <w:jc w:val="both"/>
        <w:rPr>
          <w:sz w:val="24"/>
          <w:szCs w:val="24"/>
        </w:rPr>
      </w:pPr>
      <w:r w:rsidRPr="00684FB8">
        <w:rPr>
          <w:sz w:val="24"/>
          <w:szCs w:val="24"/>
        </w:rPr>
        <w:t>1.2</w:t>
      </w:r>
      <w:r>
        <w:rPr>
          <w:sz w:val="24"/>
          <w:szCs w:val="24"/>
        </w:rPr>
        <w:t xml:space="preserve">8 </w:t>
      </w:r>
      <w:r w:rsidRPr="00684FB8">
        <w:rPr>
          <w:b/>
          <w:sz w:val="24"/>
          <w:szCs w:val="24"/>
        </w:rPr>
        <w:t>«Место доставки»</w:t>
      </w:r>
      <w:r w:rsidRPr="00684FB8">
        <w:rPr>
          <w:sz w:val="24"/>
          <w:szCs w:val="24"/>
        </w:rPr>
        <w:t xml:space="preserve"> - Республика Беларусь, 231201, Гродненская область, г. Островец, площадка </w:t>
      </w:r>
      <w:r>
        <w:rPr>
          <w:sz w:val="24"/>
          <w:szCs w:val="24"/>
        </w:rPr>
        <w:t>строительства атомной электростанции</w:t>
      </w:r>
      <w:r w:rsidRPr="00684FB8">
        <w:rPr>
          <w:sz w:val="24"/>
          <w:szCs w:val="24"/>
        </w:rPr>
        <w:t>.</w:t>
      </w:r>
    </w:p>
    <w:p w:rsidR="00F529F9" w:rsidRPr="00684FB8" w:rsidRDefault="00F529F9" w:rsidP="00C7614E">
      <w:pPr>
        <w:pStyle w:val="BodyText3"/>
        <w:tabs>
          <w:tab w:val="left" w:pos="567"/>
          <w:tab w:val="left" w:pos="1134"/>
          <w:tab w:val="left" w:pos="1276"/>
        </w:tabs>
        <w:suppressAutoHyphens/>
        <w:spacing w:before="40"/>
        <w:ind w:firstLine="720"/>
        <w:jc w:val="both"/>
        <w:rPr>
          <w:bCs/>
          <w:sz w:val="24"/>
          <w:szCs w:val="24"/>
        </w:rPr>
      </w:pPr>
      <w:r w:rsidRPr="00684FB8">
        <w:rPr>
          <w:sz w:val="24"/>
          <w:szCs w:val="24"/>
        </w:rPr>
        <w:t>1.2</w:t>
      </w:r>
      <w:r>
        <w:rPr>
          <w:sz w:val="24"/>
          <w:szCs w:val="24"/>
        </w:rPr>
        <w:t>9</w:t>
      </w:r>
      <w:r w:rsidRPr="00684FB8">
        <w:rPr>
          <w:sz w:val="24"/>
          <w:szCs w:val="24"/>
        </w:rPr>
        <w:t>.</w:t>
      </w:r>
      <w:r w:rsidRPr="00684FB8">
        <w:rPr>
          <w:b/>
          <w:sz w:val="24"/>
          <w:szCs w:val="24"/>
        </w:rPr>
        <w:t xml:space="preserve"> «Место поставки» </w:t>
      </w:r>
      <w:r w:rsidRPr="00684FB8">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F529F9"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30</w:t>
      </w:r>
      <w:r w:rsidRPr="00684FB8">
        <w:rPr>
          <w:sz w:val="24"/>
          <w:szCs w:val="24"/>
        </w:rPr>
        <w:t>.</w:t>
      </w:r>
      <w:r w:rsidRPr="00684FB8">
        <w:rPr>
          <w:b/>
          <w:sz w:val="24"/>
          <w:szCs w:val="24"/>
        </w:rPr>
        <w:t xml:space="preserve"> </w:t>
      </w:r>
      <w:r w:rsidRPr="00DB4444">
        <w:rPr>
          <w:b/>
          <w:sz w:val="24"/>
          <w:szCs w:val="24"/>
        </w:rPr>
        <w:t>«Монтажно-сборочный чертёж» («МСЧ»)</w:t>
      </w:r>
      <w:r>
        <w:rPr>
          <w:sz w:val="24"/>
          <w:szCs w:val="24"/>
        </w:rPr>
        <w:t xml:space="preserve"> – комплект технической документации, выпускаемый для разработки РКД, изготовления трубопроводов на заводе-изготовителе, монтажа трубопроводов, который включает в себя локальные схемы, аксонометрические монтажные схемы с разбивкой на блоки и местами расположения опор и подвесок, общие указания, технические характеристики трубопроводов, перечень оборудования и арматуры, спецификации изделий, материалов.</w:t>
      </w:r>
    </w:p>
    <w:p w:rsidR="00F529F9" w:rsidRPr="00684FB8" w:rsidRDefault="00F529F9" w:rsidP="00C7614E">
      <w:pPr>
        <w:pStyle w:val="BodyText3"/>
        <w:tabs>
          <w:tab w:val="left" w:pos="567"/>
          <w:tab w:val="left" w:pos="1134"/>
          <w:tab w:val="left" w:pos="1276"/>
        </w:tabs>
        <w:suppressAutoHyphens/>
        <w:spacing w:before="40"/>
        <w:ind w:firstLine="720"/>
        <w:jc w:val="both"/>
        <w:rPr>
          <w:b/>
          <w:sz w:val="24"/>
          <w:szCs w:val="24"/>
        </w:rPr>
      </w:pPr>
      <w:r w:rsidRPr="000405A0">
        <w:rPr>
          <w:sz w:val="24"/>
          <w:szCs w:val="24"/>
        </w:rPr>
        <w:t>1.</w:t>
      </w:r>
      <w:r>
        <w:rPr>
          <w:sz w:val="24"/>
          <w:szCs w:val="24"/>
        </w:rPr>
        <w:t>31</w:t>
      </w:r>
      <w:r w:rsidRPr="000405A0">
        <w:rPr>
          <w:sz w:val="24"/>
          <w:szCs w:val="24"/>
        </w:rPr>
        <w:t>.</w:t>
      </w:r>
      <w:r>
        <w:rPr>
          <w:b/>
          <w:sz w:val="24"/>
          <w:szCs w:val="24"/>
        </w:rPr>
        <w:t xml:space="preserve"> </w:t>
      </w:r>
      <w:r w:rsidRPr="00684FB8">
        <w:rPr>
          <w:b/>
          <w:sz w:val="24"/>
          <w:szCs w:val="24"/>
        </w:rPr>
        <w:t>«Монтажный запас»</w:t>
      </w:r>
      <w:r w:rsidRPr="00684FB8">
        <w:rPr>
          <w:sz w:val="24"/>
          <w:szCs w:val="24"/>
        </w:rPr>
        <w:t xml:space="preserve"> - трубы, изделия, поставляемые для исключения неточностей при монтаже (монтажных неувязок).</w:t>
      </w:r>
      <w:r w:rsidRPr="00684FB8">
        <w:rPr>
          <w:b/>
          <w:sz w:val="24"/>
          <w:szCs w:val="24"/>
        </w:rPr>
        <w:t> </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32</w:t>
      </w:r>
      <w:r w:rsidRPr="00684FB8">
        <w:rPr>
          <w:sz w:val="24"/>
          <w:szCs w:val="24"/>
        </w:rPr>
        <w:t>.</w:t>
      </w:r>
      <w:r w:rsidRPr="00684FB8">
        <w:rPr>
          <w:b/>
          <w:sz w:val="24"/>
          <w:szCs w:val="24"/>
        </w:rPr>
        <w:t xml:space="preserve"> «Несоответствие»</w:t>
      </w:r>
      <w:r w:rsidRPr="00684FB8">
        <w:rPr>
          <w:bCs/>
          <w:sz w:val="24"/>
          <w:szCs w:val="24"/>
        </w:rPr>
        <w:t xml:space="preserve"> – любые несоответствия трубопроводов требованиям настоящего Договора, Проектной и Рабочей </w:t>
      </w:r>
      <w:r>
        <w:rPr>
          <w:bCs/>
          <w:sz w:val="24"/>
          <w:szCs w:val="24"/>
        </w:rPr>
        <w:t xml:space="preserve">конструкторской </w:t>
      </w:r>
      <w:r w:rsidRPr="00684FB8">
        <w:rPr>
          <w:bCs/>
          <w:sz w:val="24"/>
          <w:szCs w:val="24"/>
        </w:rPr>
        <w:t>документации и/или нормативно-техническим документам, в том числе требованиям к качеству трубопроводов, а также дефекты, недоделки, упущения, недостатки трубопроводов, которые делают качество трубопроводов ненадлежащим.</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33</w:t>
      </w:r>
      <w:r w:rsidRPr="00684FB8">
        <w:rPr>
          <w:sz w:val="24"/>
          <w:szCs w:val="24"/>
        </w:rPr>
        <w:t>.</w:t>
      </w:r>
      <w:r w:rsidRPr="00684FB8">
        <w:rPr>
          <w:b/>
          <w:sz w:val="24"/>
          <w:szCs w:val="24"/>
        </w:rPr>
        <w:t xml:space="preserve"> «Нормативно-технические документы»</w:t>
      </w:r>
      <w:r w:rsidRPr="00684FB8">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трубопроводов,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оборудованию и трубопроводам.</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1.3</w:t>
      </w:r>
      <w:r>
        <w:rPr>
          <w:sz w:val="24"/>
          <w:szCs w:val="24"/>
        </w:rPr>
        <w:t>4</w:t>
      </w:r>
      <w:r w:rsidRPr="00684FB8">
        <w:rPr>
          <w:sz w:val="24"/>
          <w:szCs w:val="24"/>
        </w:rPr>
        <w:t>.</w:t>
      </w:r>
      <w:r w:rsidRPr="00684FB8">
        <w:rPr>
          <w:b/>
          <w:sz w:val="24"/>
          <w:szCs w:val="24"/>
        </w:rPr>
        <w:t xml:space="preserve"> «Обеспечение качества»</w:t>
      </w:r>
      <w:r w:rsidRPr="00684FB8">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F529F9" w:rsidRPr="00684FB8" w:rsidRDefault="00F529F9" w:rsidP="00C7614E">
      <w:pPr>
        <w:pStyle w:val="BodyText3"/>
        <w:tabs>
          <w:tab w:val="left" w:pos="567"/>
          <w:tab w:val="left" w:pos="1134"/>
          <w:tab w:val="left" w:pos="1276"/>
        </w:tabs>
        <w:suppressAutoHyphens/>
        <w:spacing w:before="40"/>
        <w:ind w:firstLine="720"/>
        <w:jc w:val="both"/>
        <w:rPr>
          <w:b/>
          <w:sz w:val="24"/>
          <w:szCs w:val="24"/>
        </w:rPr>
      </w:pPr>
      <w:r w:rsidRPr="00684FB8">
        <w:rPr>
          <w:sz w:val="24"/>
          <w:szCs w:val="24"/>
        </w:rPr>
        <w:t>1.3</w:t>
      </w:r>
      <w:r>
        <w:rPr>
          <w:sz w:val="24"/>
          <w:szCs w:val="24"/>
        </w:rPr>
        <w:t>5</w:t>
      </w:r>
      <w:r w:rsidRPr="00684FB8">
        <w:rPr>
          <w:sz w:val="24"/>
          <w:szCs w:val="24"/>
        </w:rPr>
        <w:t>.</w:t>
      </w:r>
      <w:r w:rsidRPr="00684FB8">
        <w:rPr>
          <w:b/>
          <w:sz w:val="24"/>
          <w:szCs w:val="24"/>
        </w:rPr>
        <w:t xml:space="preserve"> </w:t>
      </w:r>
      <w:r w:rsidRPr="00684FB8">
        <w:rPr>
          <w:sz w:val="24"/>
          <w:szCs w:val="24"/>
        </w:rPr>
        <w:t>«</w:t>
      </w:r>
      <w:r w:rsidRPr="00684FB8">
        <w:rPr>
          <w:b/>
          <w:sz w:val="24"/>
          <w:szCs w:val="24"/>
        </w:rPr>
        <w:t>Объект</w:t>
      </w:r>
      <w:r w:rsidRPr="00684FB8">
        <w:rPr>
          <w:sz w:val="24"/>
          <w:szCs w:val="24"/>
        </w:rPr>
        <w:t xml:space="preserve">» - </w:t>
      </w:r>
      <w:r w:rsidRPr="00684FB8">
        <w:rPr>
          <w:sz w:val="24"/>
          <w:szCs w:val="24"/>
          <w:lang w:eastAsia="en-US"/>
        </w:rPr>
        <w:t>каждое отдельно стоящее здание или сооружение, помещения,</w:t>
      </w:r>
      <w:r w:rsidRPr="00684FB8" w:rsidDel="007807C3">
        <w:rPr>
          <w:sz w:val="24"/>
          <w:szCs w:val="24"/>
          <w:lang w:eastAsia="en-US"/>
        </w:rPr>
        <w:t xml:space="preserve"> </w:t>
      </w:r>
      <w:r w:rsidRPr="00684FB8">
        <w:rPr>
          <w:sz w:val="24"/>
          <w:szCs w:val="24"/>
          <w:lang w:eastAsia="en-US"/>
        </w:rPr>
        <w:t xml:space="preserve">наружные установки, включая все конструктивно входящие в них системы, оборудование, трубопроводы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684FB8">
        <w:rPr>
          <w:sz w:val="24"/>
          <w:szCs w:val="24"/>
        </w:rPr>
        <w:t>Перечень Объектов определяется Проектной документацией.</w:t>
      </w:r>
    </w:p>
    <w:p w:rsidR="00F529F9"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sz w:val="24"/>
          <w:szCs w:val="24"/>
        </w:rPr>
        <w:t>1.3</w:t>
      </w:r>
      <w:r>
        <w:rPr>
          <w:sz w:val="24"/>
          <w:szCs w:val="24"/>
        </w:rPr>
        <w:t>6</w:t>
      </w:r>
      <w:r w:rsidRPr="00684FB8">
        <w:rPr>
          <w:sz w:val="24"/>
          <w:szCs w:val="24"/>
        </w:rPr>
        <w:t>.</w:t>
      </w:r>
      <w:r w:rsidRPr="00684FB8">
        <w:rPr>
          <w:b/>
          <w:sz w:val="24"/>
          <w:szCs w:val="24"/>
        </w:rPr>
        <w:t xml:space="preserve"> </w:t>
      </w:r>
      <w:r w:rsidRPr="00C534B4">
        <w:rPr>
          <w:b/>
          <w:sz w:val="24"/>
          <w:szCs w:val="24"/>
        </w:rPr>
        <w:t>«Отгрузочная спецификация»</w:t>
      </w:r>
      <w:r w:rsidRPr="00C534B4">
        <w:rPr>
          <w:sz w:val="24"/>
          <w:szCs w:val="24"/>
        </w:rPr>
        <w:t xml:space="preserve"> - товаросопроводительный документ, оформляемый Поставщиком при каждой отгрузке трубопроводов, содержащий в себе перечень и характеристики отгружаемых трубопроводов.</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0405A0">
        <w:rPr>
          <w:sz w:val="24"/>
          <w:szCs w:val="24"/>
        </w:rPr>
        <w:t>1.3</w:t>
      </w:r>
      <w:r>
        <w:rPr>
          <w:sz w:val="24"/>
          <w:szCs w:val="24"/>
        </w:rPr>
        <w:t>7</w:t>
      </w:r>
      <w:r w:rsidRPr="000405A0">
        <w:rPr>
          <w:sz w:val="24"/>
          <w:szCs w:val="24"/>
        </w:rPr>
        <w:t>.</w:t>
      </w:r>
      <w:r>
        <w:rPr>
          <w:b/>
          <w:sz w:val="24"/>
          <w:szCs w:val="24"/>
        </w:rPr>
        <w:t xml:space="preserve"> </w:t>
      </w:r>
      <w:r w:rsidRPr="00684FB8">
        <w:rPr>
          <w:b/>
          <w:sz w:val="24"/>
          <w:szCs w:val="24"/>
        </w:rPr>
        <w:t>«Оценка соответствия»</w:t>
      </w:r>
      <w:r w:rsidRPr="00684FB8">
        <w:rPr>
          <w:sz w:val="24"/>
          <w:szCs w:val="24"/>
        </w:rPr>
        <w:t xml:space="preserve"> - прямое или косвенное определение соблюдения требований, предъявляемых к оборудованию, трубопроводам,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529F9" w:rsidRPr="00684FB8" w:rsidRDefault="00F529F9" w:rsidP="00C7614E">
      <w:pPr>
        <w:pStyle w:val="BodyText3"/>
        <w:tabs>
          <w:tab w:val="left" w:pos="567"/>
          <w:tab w:val="left" w:pos="1134"/>
          <w:tab w:val="left" w:pos="1276"/>
        </w:tabs>
        <w:suppressAutoHyphens/>
        <w:spacing w:before="40"/>
        <w:ind w:firstLine="720"/>
        <w:jc w:val="both"/>
        <w:rPr>
          <w:sz w:val="24"/>
          <w:szCs w:val="24"/>
        </w:rPr>
      </w:pPr>
      <w:r w:rsidRPr="00684FB8">
        <w:rPr>
          <w:bCs/>
          <w:sz w:val="24"/>
          <w:szCs w:val="24"/>
        </w:rPr>
        <w:t>1.3</w:t>
      </w:r>
      <w:r>
        <w:rPr>
          <w:bCs/>
          <w:sz w:val="24"/>
          <w:szCs w:val="24"/>
        </w:rPr>
        <w:t>8</w:t>
      </w:r>
      <w:r w:rsidRPr="00684FB8">
        <w:rPr>
          <w:bCs/>
          <w:sz w:val="24"/>
          <w:szCs w:val="24"/>
        </w:rPr>
        <w:t>.</w:t>
      </w:r>
      <w:r w:rsidRPr="00684FB8">
        <w:rPr>
          <w:b/>
          <w:bCs/>
          <w:sz w:val="24"/>
          <w:szCs w:val="24"/>
        </w:rPr>
        <w:t xml:space="preserve"> </w:t>
      </w:r>
      <w:r w:rsidRPr="00684FB8">
        <w:rPr>
          <w:b/>
          <w:sz w:val="24"/>
          <w:szCs w:val="24"/>
        </w:rPr>
        <w:t xml:space="preserve">«План качества» </w:t>
      </w:r>
      <w:r w:rsidRPr="00684FB8">
        <w:rPr>
          <w:sz w:val="24"/>
          <w:szCs w:val="24"/>
        </w:rPr>
        <w:t>- документ, в котором отражается деятельность по Оценке соответствия трубопроводов.</w:t>
      </w:r>
    </w:p>
    <w:p w:rsidR="00F529F9" w:rsidRPr="00684FB8" w:rsidRDefault="00F529F9" w:rsidP="00C7614E">
      <w:pPr>
        <w:pStyle w:val="BodyText3"/>
        <w:tabs>
          <w:tab w:val="left" w:pos="567"/>
          <w:tab w:val="left" w:pos="1134"/>
          <w:tab w:val="left" w:pos="1276"/>
          <w:tab w:val="num" w:pos="1810"/>
        </w:tabs>
        <w:suppressAutoHyphens/>
        <w:spacing w:before="40"/>
        <w:ind w:firstLine="720"/>
        <w:jc w:val="both"/>
        <w:rPr>
          <w:sz w:val="24"/>
          <w:szCs w:val="24"/>
        </w:rPr>
      </w:pPr>
      <w:r w:rsidRPr="00684FB8">
        <w:rPr>
          <w:bCs/>
          <w:sz w:val="24"/>
          <w:szCs w:val="24"/>
        </w:rPr>
        <w:t>1.3</w:t>
      </w:r>
      <w:r>
        <w:rPr>
          <w:bCs/>
          <w:sz w:val="24"/>
          <w:szCs w:val="24"/>
        </w:rPr>
        <w:t>9</w:t>
      </w:r>
      <w:r w:rsidRPr="00684FB8">
        <w:rPr>
          <w:bCs/>
          <w:sz w:val="24"/>
          <w:szCs w:val="24"/>
        </w:rPr>
        <w:t>.</w:t>
      </w:r>
      <w:r w:rsidRPr="00684FB8">
        <w:rPr>
          <w:b/>
          <w:bCs/>
          <w:sz w:val="24"/>
          <w:szCs w:val="24"/>
        </w:rPr>
        <w:t xml:space="preserve"> «Площадка строительства АЭС/Площадка АЭС»</w:t>
      </w:r>
      <w:r w:rsidRPr="00684FB8">
        <w:rPr>
          <w:sz w:val="24"/>
          <w:szCs w:val="24"/>
        </w:rPr>
        <w:t xml:space="preserve"> </w:t>
      </w:r>
      <w:r w:rsidRPr="00684FB8">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F529F9" w:rsidRPr="00684FB8" w:rsidRDefault="00F529F9" w:rsidP="00C7614E">
      <w:pPr>
        <w:pStyle w:val="BodyText3"/>
        <w:tabs>
          <w:tab w:val="left" w:pos="0"/>
          <w:tab w:val="left" w:pos="1134"/>
          <w:tab w:val="left" w:pos="1276"/>
        </w:tabs>
        <w:suppressAutoHyphens/>
        <w:spacing w:before="40"/>
        <w:ind w:firstLine="720"/>
        <w:jc w:val="both"/>
        <w:rPr>
          <w:sz w:val="24"/>
          <w:szCs w:val="24"/>
        </w:rPr>
      </w:pPr>
      <w:r w:rsidRPr="00684FB8">
        <w:rPr>
          <w:sz w:val="24"/>
          <w:szCs w:val="24"/>
        </w:rPr>
        <w:t>1.</w:t>
      </w:r>
      <w:r>
        <w:rPr>
          <w:sz w:val="24"/>
          <w:szCs w:val="24"/>
        </w:rPr>
        <w:t>40</w:t>
      </w:r>
      <w:r w:rsidRPr="00684FB8">
        <w:rPr>
          <w:sz w:val="24"/>
          <w:szCs w:val="24"/>
        </w:rPr>
        <w:t>.</w:t>
      </w:r>
      <w:r w:rsidRPr="00684FB8">
        <w:rPr>
          <w:b/>
          <w:sz w:val="24"/>
          <w:szCs w:val="24"/>
        </w:rPr>
        <w:t xml:space="preserve"> «ПОКАС (Р)»</w:t>
      </w:r>
      <w:r w:rsidRPr="00684FB8">
        <w:rPr>
          <w:sz w:val="24"/>
          <w:szCs w:val="24"/>
        </w:rPr>
        <w:t xml:space="preserve"> - программа обеспечения качества при разработке трубопроводов, изделий и систем, важных для безопасности АЭС.</w:t>
      </w:r>
    </w:p>
    <w:p w:rsidR="00F529F9" w:rsidRPr="00A54A48" w:rsidRDefault="00F529F9" w:rsidP="00C7614E">
      <w:pPr>
        <w:pStyle w:val="BodyText3"/>
        <w:tabs>
          <w:tab w:val="left" w:pos="567"/>
          <w:tab w:val="left" w:pos="1134"/>
          <w:tab w:val="left" w:pos="1276"/>
          <w:tab w:val="num" w:pos="1810"/>
        </w:tabs>
        <w:suppressAutoHyphens/>
        <w:spacing w:before="40"/>
        <w:ind w:firstLine="720"/>
        <w:jc w:val="both"/>
        <w:rPr>
          <w:sz w:val="24"/>
          <w:szCs w:val="24"/>
        </w:rPr>
      </w:pPr>
      <w:r w:rsidRPr="00684FB8">
        <w:rPr>
          <w:sz w:val="24"/>
          <w:szCs w:val="24"/>
        </w:rPr>
        <w:t>1.</w:t>
      </w:r>
      <w:r>
        <w:rPr>
          <w:sz w:val="24"/>
          <w:szCs w:val="24"/>
        </w:rPr>
        <w:t>41</w:t>
      </w:r>
      <w:r w:rsidRPr="00684FB8">
        <w:rPr>
          <w:sz w:val="24"/>
          <w:szCs w:val="24"/>
        </w:rPr>
        <w:t>.</w:t>
      </w:r>
      <w:r w:rsidRPr="00684FB8">
        <w:rPr>
          <w:b/>
          <w:sz w:val="24"/>
          <w:szCs w:val="24"/>
        </w:rPr>
        <w:t xml:space="preserve"> «ПОКАС (И)» </w:t>
      </w:r>
      <w:r w:rsidRPr="00684FB8">
        <w:rPr>
          <w:sz w:val="24"/>
          <w:szCs w:val="24"/>
        </w:rPr>
        <w:t xml:space="preserve">- программа обеспечения качества при изготовлении трубопроводов, изделий и систем, важных для </w:t>
      </w:r>
      <w:r w:rsidRPr="004A7122">
        <w:rPr>
          <w:sz w:val="24"/>
          <w:szCs w:val="24"/>
        </w:rPr>
        <w:t>безопасности АЭС.</w:t>
      </w:r>
    </w:p>
    <w:p w:rsidR="00F529F9" w:rsidRPr="00073300" w:rsidRDefault="00F529F9" w:rsidP="00C7614E">
      <w:pPr>
        <w:pStyle w:val="BodyText3"/>
        <w:tabs>
          <w:tab w:val="left" w:pos="567"/>
          <w:tab w:val="left" w:pos="1134"/>
          <w:tab w:val="left" w:pos="1276"/>
        </w:tabs>
        <w:suppressAutoHyphens/>
        <w:spacing w:before="40"/>
        <w:ind w:firstLine="720"/>
        <w:jc w:val="both"/>
        <w:rPr>
          <w:sz w:val="24"/>
          <w:szCs w:val="24"/>
        </w:rPr>
      </w:pPr>
      <w:r>
        <w:rPr>
          <w:sz w:val="24"/>
          <w:szCs w:val="24"/>
        </w:rPr>
        <w:t>1.42</w:t>
      </w:r>
      <w:r w:rsidRPr="0091078B">
        <w:rPr>
          <w:sz w:val="24"/>
          <w:szCs w:val="24"/>
        </w:rPr>
        <w:t xml:space="preserve">. </w:t>
      </w:r>
      <w:r w:rsidRPr="0091078B">
        <w:rPr>
          <w:b/>
          <w:sz w:val="24"/>
          <w:szCs w:val="24"/>
        </w:rPr>
        <w:t>«Портал Поставщика»</w:t>
      </w:r>
      <w:r w:rsidRPr="0091078B">
        <w:rPr>
          <w:sz w:val="24"/>
          <w:szCs w:val="24"/>
        </w:rPr>
        <w:t xml:space="preserve"> - справочно-информационный ресурс для поставщиков. Портал предназначен для самостоятельного формирования э</w:t>
      </w:r>
      <w:r>
        <w:rPr>
          <w:sz w:val="24"/>
          <w:szCs w:val="24"/>
        </w:rPr>
        <w:t>тикеток штрих-кода поставляемых трубопроводов</w:t>
      </w:r>
      <w:r w:rsidRPr="0091078B">
        <w:rPr>
          <w:sz w:val="24"/>
          <w:szCs w:val="24"/>
        </w:rPr>
        <w:t xml:space="preserve">,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3</w:t>
      </w:r>
      <w:r w:rsidRPr="004A7122">
        <w:rPr>
          <w:sz w:val="24"/>
          <w:szCs w:val="24"/>
        </w:rPr>
        <w:t>.</w:t>
      </w:r>
      <w:r w:rsidRPr="004A7122">
        <w:rPr>
          <w:b/>
          <w:sz w:val="24"/>
          <w:szCs w:val="24"/>
        </w:rPr>
        <w:t xml:space="preserve"> «Приемочная инспекция»</w:t>
      </w:r>
      <w:r w:rsidRPr="004A7122">
        <w:rPr>
          <w:sz w:val="24"/>
          <w:szCs w:val="24"/>
        </w:rPr>
        <w:t xml:space="preserve"> - </w:t>
      </w:r>
      <w:r w:rsidRPr="004A7122">
        <w:rPr>
          <w:spacing w:val="-2"/>
          <w:sz w:val="24"/>
          <w:szCs w:val="24"/>
        </w:rPr>
        <w:t>комплекс действий</w:t>
      </w:r>
      <w:r w:rsidRPr="0091078B">
        <w:rPr>
          <w:spacing w:val="-2"/>
          <w:sz w:val="24"/>
          <w:szCs w:val="24"/>
        </w:rPr>
        <w:t xml:space="preserve"> </w:t>
      </w:r>
      <w:r>
        <w:rPr>
          <w:spacing w:val="-2"/>
          <w:sz w:val="24"/>
          <w:szCs w:val="24"/>
        </w:rPr>
        <w:t>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и/или использованию</w:t>
      </w:r>
      <w:r w:rsidRPr="0091078B">
        <w:rPr>
          <w:spacing w:val="-2"/>
          <w:sz w:val="24"/>
          <w:szCs w:val="24"/>
        </w:rPr>
        <w:t>.</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4</w:t>
      </w:r>
      <w:r w:rsidRPr="004A7122">
        <w:rPr>
          <w:sz w:val="24"/>
          <w:szCs w:val="24"/>
        </w:rPr>
        <w:t>.</w:t>
      </w:r>
      <w:r w:rsidRPr="004A7122">
        <w:rPr>
          <w:b/>
          <w:sz w:val="24"/>
          <w:szCs w:val="24"/>
        </w:rPr>
        <w:t xml:space="preserve"> </w:t>
      </w:r>
      <w:r>
        <w:rPr>
          <w:b/>
          <w:sz w:val="24"/>
          <w:szCs w:val="24"/>
        </w:rPr>
        <w:t>«Проектировщик» -</w:t>
      </w:r>
      <w:r>
        <w:rPr>
          <w:sz w:val="24"/>
          <w:szCs w:val="24"/>
        </w:rPr>
        <w:t xml:space="preserve"> акционерное общество </w:t>
      </w:r>
      <w:r w:rsidRPr="008D70D2">
        <w:rPr>
          <w:sz w:val="24"/>
          <w:szCs w:val="24"/>
        </w:rPr>
        <w:t>«Научно-исследовательский и проектно-конструкторский институт энергетических технологий «АТОМПРОЕКТ»</w:t>
      </w:r>
      <w:r>
        <w:rPr>
          <w:sz w:val="24"/>
          <w:szCs w:val="24"/>
        </w:rPr>
        <w:t xml:space="preserve"> </w:t>
      </w:r>
      <w:r>
        <w:rPr>
          <w:sz w:val="24"/>
          <w:szCs w:val="24"/>
        </w:rPr>
        <w:br/>
        <w:t>(АО «АТОМПРОЕКТ»</w:t>
      </w:r>
      <w:r w:rsidRPr="0012133A">
        <w:rPr>
          <w:sz w:val="24"/>
          <w:szCs w:val="24"/>
        </w:rPr>
        <w:t>)</w:t>
      </w:r>
      <w:r>
        <w:rPr>
          <w:sz w:val="24"/>
          <w:szCs w:val="24"/>
        </w:rPr>
        <w:t xml:space="preserve"> (адрес/место нахождения: 197183, город Санкт-Петербург, </w:t>
      </w:r>
      <w:r>
        <w:rPr>
          <w:sz w:val="24"/>
          <w:szCs w:val="24"/>
        </w:rPr>
        <w:br/>
        <w:t>ул. Савушкина, д.82)</w:t>
      </w:r>
      <w:r w:rsidRPr="0012133A">
        <w:rPr>
          <w:sz w:val="24"/>
          <w:szCs w:val="24"/>
        </w:rPr>
        <w:t>.</w:t>
      </w:r>
      <w:r w:rsidRPr="0091078B">
        <w:rPr>
          <w:sz w:val="24"/>
          <w:szCs w:val="24"/>
        </w:rPr>
        <w:t xml:space="preserve"> </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5</w:t>
      </w:r>
      <w:r w:rsidRPr="004A7122">
        <w:rPr>
          <w:sz w:val="24"/>
          <w:szCs w:val="24"/>
        </w:rPr>
        <w:t xml:space="preserve">. </w:t>
      </w:r>
      <w:r w:rsidRPr="004A7122">
        <w:rPr>
          <w:b/>
          <w:sz w:val="24"/>
          <w:szCs w:val="24"/>
        </w:rPr>
        <w:t xml:space="preserve">«Проектная документация» - </w:t>
      </w:r>
      <w:r w:rsidRPr="004A7122">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оборудования, трубопроводов и разработки Рабочей документации, относящиеся к строительству Белорусской АЭС. </w:t>
      </w:r>
      <w:r w:rsidRPr="004A7122">
        <w:rPr>
          <w:b/>
          <w:sz w:val="24"/>
          <w:szCs w:val="24"/>
        </w:rPr>
        <w:t xml:space="preserve"> </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6</w:t>
      </w:r>
      <w:r w:rsidRPr="004A7122">
        <w:rPr>
          <w:sz w:val="24"/>
          <w:szCs w:val="24"/>
        </w:rPr>
        <w:t xml:space="preserve">. </w:t>
      </w:r>
      <w:r w:rsidRPr="004A7122">
        <w:rPr>
          <w:b/>
          <w:sz w:val="24"/>
          <w:szCs w:val="24"/>
        </w:rPr>
        <w:t>«Промышленная площадка АЭС»</w:t>
      </w:r>
      <w:r w:rsidRPr="004A7122">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7</w:t>
      </w:r>
      <w:r w:rsidRPr="004A7122">
        <w:rPr>
          <w:sz w:val="24"/>
          <w:szCs w:val="24"/>
        </w:rPr>
        <w:t xml:space="preserve">. </w:t>
      </w:r>
      <w:r w:rsidRPr="004A7122">
        <w:rPr>
          <w:b/>
          <w:sz w:val="24"/>
          <w:szCs w:val="24"/>
        </w:rPr>
        <w:t>«</w:t>
      </w:r>
      <w:r w:rsidRPr="004A7122">
        <w:rPr>
          <w:b/>
          <w:sz w:val="24"/>
          <w:szCs w:val="24"/>
          <w:lang w:eastAsia="en-US"/>
        </w:rPr>
        <w:t>Пусковой комплекс Блока»</w:t>
      </w:r>
      <w:r w:rsidRPr="004A7122">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8</w:t>
      </w:r>
      <w:r w:rsidRPr="004A7122">
        <w:rPr>
          <w:sz w:val="24"/>
          <w:szCs w:val="24"/>
        </w:rPr>
        <w:t>.</w:t>
      </w:r>
      <w:r w:rsidRPr="004A7122">
        <w:rPr>
          <w:b/>
          <w:sz w:val="24"/>
          <w:szCs w:val="24"/>
        </w:rPr>
        <w:t xml:space="preserve"> «Работа/Услуга» -</w:t>
      </w:r>
      <w:r w:rsidRPr="004A7122">
        <w:rPr>
          <w:szCs w:val="28"/>
        </w:rPr>
        <w:t xml:space="preserve"> </w:t>
      </w:r>
      <w:r w:rsidRPr="004A7122">
        <w:rPr>
          <w:sz w:val="24"/>
          <w:szCs w:val="24"/>
        </w:rPr>
        <w:t>действия, которые должны быть совершены Поставщиком во исполнение своих обязательств по Договору.</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lang w:eastAsia="en-US"/>
        </w:rPr>
      </w:pPr>
      <w:r w:rsidRPr="004A7122">
        <w:rPr>
          <w:sz w:val="24"/>
          <w:szCs w:val="24"/>
        </w:rPr>
        <w:t>1.4</w:t>
      </w:r>
      <w:r>
        <w:rPr>
          <w:sz w:val="24"/>
          <w:szCs w:val="24"/>
        </w:rPr>
        <w:t>9</w:t>
      </w:r>
      <w:r w:rsidRPr="004A7122">
        <w:rPr>
          <w:sz w:val="24"/>
          <w:szCs w:val="24"/>
        </w:rPr>
        <w:t xml:space="preserve">. </w:t>
      </w:r>
      <w:r w:rsidRPr="004A7122">
        <w:rPr>
          <w:b/>
          <w:sz w:val="24"/>
          <w:szCs w:val="24"/>
          <w:lang w:eastAsia="en-US"/>
        </w:rPr>
        <w:t>«Рабочая конструкторская документация» («РКД»)</w:t>
      </w:r>
      <w:r w:rsidRPr="004A7122">
        <w:rPr>
          <w:sz w:val="24"/>
          <w:szCs w:val="24"/>
          <w:lang w:eastAsia="en-US"/>
        </w:rPr>
        <w:t xml:space="preserve"> - документация завода-изготовителя, разработанная по МСЧ для изготовления трубопровода. </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lang w:eastAsia="en-US"/>
        </w:rPr>
        <w:t>1.</w:t>
      </w:r>
      <w:r>
        <w:rPr>
          <w:sz w:val="24"/>
          <w:szCs w:val="24"/>
          <w:lang w:eastAsia="en-US"/>
        </w:rPr>
        <w:t>50</w:t>
      </w:r>
      <w:r w:rsidRPr="004A7122">
        <w:rPr>
          <w:sz w:val="24"/>
          <w:szCs w:val="24"/>
          <w:lang w:eastAsia="en-US"/>
        </w:rPr>
        <w:t xml:space="preserve">. </w:t>
      </w:r>
      <w:r w:rsidRPr="004A7122">
        <w:rPr>
          <w:b/>
          <w:sz w:val="24"/>
          <w:szCs w:val="24"/>
          <w:lang w:eastAsia="en-US"/>
        </w:rPr>
        <w:t>«Разработчик технического проекта реакторной установки» («Разработчик ТП РУ»)</w:t>
      </w:r>
      <w:r w:rsidRPr="004A7122">
        <w:rPr>
          <w:sz w:val="24"/>
          <w:szCs w:val="24"/>
          <w:lang w:eastAsia="en-US"/>
        </w:rPr>
        <w:t xml:space="preserve"> - организация</w:t>
      </w:r>
      <w:r w:rsidRPr="004A7122">
        <w:rPr>
          <w:sz w:val="24"/>
          <w:szCs w:val="24"/>
        </w:rPr>
        <w:t xml:space="preserve"> (предприятие), являющаяся Главным конструктором реакторной установки, а именно: разработавшая проектную (конструкторскую) документацию на оборудование/трубопроводы реакторной установки.</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w:t>
      </w:r>
      <w:r w:rsidRPr="00A54A48">
        <w:rPr>
          <w:sz w:val="24"/>
          <w:szCs w:val="24"/>
        </w:rPr>
        <w:t>5</w:t>
      </w:r>
      <w:r>
        <w:rPr>
          <w:sz w:val="24"/>
          <w:szCs w:val="24"/>
        </w:rPr>
        <w:t>1</w:t>
      </w:r>
      <w:r w:rsidRPr="004A7122">
        <w:rPr>
          <w:sz w:val="24"/>
          <w:szCs w:val="24"/>
        </w:rPr>
        <w:t xml:space="preserve">. </w:t>
      </w:r>
      <w:r w:rsidRPr="004A7122">
        <w:rPr>
          <w:b/>
          <w:sz w:val="24"/>
          <w:szCs w:val="24"/>
        </w:rPr>
        <w:t>«Регламентированные процедуры закупки»</w:t>
      </w:r>
      <w:r w:rsidRPr="004A7122">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1.5</w:t>
      </w:r>
      <w:r>
        <w:rPr>
          <w:sz w:val="24"/>
          <w:szCs w:val="24"/>
        </w:rPr>
        <w:t>2</w:t>
      </w:r>
      <w:r w:rsidRPr="004A7122">
        <w:rPr>
          <w:sz w:val="24"/>
          <w:szCs w:val="24"/>
        </w:rPr>
        <w:t>.</w:t>
      </w:r>
      <w:r w:rsidRPr="004A7122">
        <w:rPr>
          <w:b/>
          <w:sz w:val="24"/>
          <w:szCs w:val="24"/>
        </w:rPr>
        <w:t xml:space="preserve"> «Субпоставщик»</w:t>
      </w:r>
      <w:r w:rsidRPr="004A7122">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F529F9" w:rsidRPr="004A7122" w:rsidRDefault="00F529F9" w:rsidP="00C7614E">
      <w:pPr>
        <w:pStyle w:val="BodyText3"/>
        <w:tabs>
          <w:tab w:val="left" w:pos="567"/>
          <w:tab w:val="left" w:pos="1134"/>
          <w:tab w:val="left" w:pos="1276"/>
        </w:tabs>
        <w:suppressAutoHyphens/>
        <w:spacing w:before="40"/>
        <w:ind w:firstLine="720"/>
        <w:jc w:val="both"/>
        <w:rPr>
          <w:sz w:val="24"/>
          <w:szCs w:val="24"/>
        </w:rPr>
      </w:pPr>
      <w:r w:rsidRPr="004A7122">
        <w:rPr>
          <w:sz w:val="24"/>
          <w:szCs w:val="24"/>
        </w:rPr>
        <w:t>1.5</w:t>
      </w:r>
      <w:r>
        <w:rPr>
          <w:sz w:val="24"/>
          <w:szCs w:val="24"/>
        </w:rPr>
        <w:t>3</w:t>
      </w:r>
      <w:r w:rsidRPr="004A7122">
        <w:rPr>
          <w:sz w:val="24"/>
          <w:szCs w:val="24"/>
        </w:rPr>
        <w:t xml:space="preserve">. </w:t>
      </w:r>
      <w:r w:rsidRPr="004A7122">
        <w:rPr>
          <w:b/>
          <w:sz w:val="24"/>
          <w:szCs w:val="24"/>
        </w:rPr>
        <w:t xml:space="preserve">«Специализированная организация» </w:t>
      </w:r>
      <w:r w:rsidRPr="004A7122">
        <w:rPr>
          <w:sz w:val="24"/>
          <w:szCs w:val="24"/>
        </w:rPr>
        <w:sym w:font="Symbol" w:char="F02D"/>
      </w:r>
      <w:r w:rsidRPr="004A7122">
        <w:rPr>
          <w:sz w:val="24"/>
          <w:szCs w:val="24"/>
        </w:rPr>
        <w:t xml:space="preserve"> организация, компетентная проводить  аудиты обеспечения качества, экспертизу ПОКАС и других документов по обеспечению качества, рассмотрение или разработкой конструкторской документации.</w:t>
      </w:r>
    </w:p>
    <w:p w:rsidR="00F529F9" w:rsidRPr="004A7122" w:rsidRDefault="00F529F9" w:rsidP="00C7614E">
      <w:pPr>
        <w:ind w:firstLine="720"/>
        <w:jc w:val="both"/>
      </w:pPr>
      <w:r w:rsidRPr="004A7122">
        <w:t>1.5</w:t>
      </w:r>
      <w:r>
        <w:t>4</w:t>
      </w:r>
      <w:r w:rsidRPr="004A7122">
        <w:t xml:space="preserve">. </w:t>
      </w:r>
      <w:r w:rsidRPr="004A7122">
        <w:rPr>
          <w:b/>
        </w:rPr>
        <w:t>«Транспортный документ»</w:t>
      </w:r>
      <w:r w:rsidRPr="004A7122">
        <w:t xml:space="preserve"> - товарно-транспортная, железнодорожная или иная транспортная накладная. </w:t>
      </w:r>
    </w:p>
    <w:p w:rsidR="00F529F9" w:rsidRPr="004A7122" w:rsidRDefault="00F529F9" w:rsidP="00C7614E">
      <w:pPr>
        <w:pStyle w:val="BodyText3"/>
        <w:tabs>
          <w:tab w:val="left" w:pos="567"/>
          <w:tab w:val="left" w:pos="1134"/>
          <w:tab w:val="left" w:pos="1276"/>
        </w:tabs>
        <w:suppressAutoHyphens/>
        <w:spacing w:before="40"/>
        <w:ind w:firstLine="720"/>
        <w:jc w:val="both"/>
        <w:rPr>
          <w:sz w:val="24"/>
        </w:rPr>
      </w:pPr>
      <w:r w:rsidRPr="004A7122">
        <w:rPr>
          <w:sz w:val="24"/>
          <w:szCs w:val="24"/>
        </w:rPr>
        <w:t>1.5</w:t>
      </w:r>
      <w:r>
        <w:rPr>
          <w:sz w:val="24"/>
          <w:szCs w:val="24"/>
        </w:rPr>
        <w:t>5</w:t>
      </w:r>
      <w:r w:rsidRPr="004A7122">
        <w:rPr>
          <w:sz w:val="24"/>
          <w:szCs w:val="24"/>
        </w:rPr>
        <w:t>.</w:t>
      </w:r>
      <w:r w:rsidRPr="004A7122">
        <w:rPr>
          <w:b/>
          <w:sz w:val="24"/>
          <w:szCs w:val="24"/>
        </w:rPr>
        <w:t xml:space="preserve"> «Упаковочный лист»</w:t>
      </w:r>
      <w:r w:rsidRPr="004A7122">
        <w:rPr>
          <w:sz w:val="24"/>
          <w:szCs w:val="24"/>
        </w:rPr>
        <w:t xml:space="preserve"> - документ, оформляемый Поставщиком, в виде описи, в которой отражается перечень трубопроводов, включая наименование, номер позиции по Контракту/дополнению к Контракту, номер позиции по </w:t>
      </w:r>
      <w:r>
        <w:rPr>
          <w:sz w:val="24"/>
          <w:szCs w:val="24"/>
        </w:rPr>
        <w:t>Договору</w:t>
      </w:r>
      <w:r w:rsidRPr="004A7122">
        <w:rPr>
          <w:sz w:val="24"/>
          <w:szCs w:val="24"/>
        </w:rPr>
        <w:t>, тип/сорт/вид, количество, вес и т.п., отгружаемых в одном грузовом месте.</w:t>
      </w:r>
    </w:p>
    <w:p w:rsidR="00F529F9" w:rsidRPr="004A7122" w:rsidRDefault="00F529F9" w:rsidP="00C7614E">
      <w:pPr>
        <w:pStyle w:val="BodyText3"/>
        <w:tabs>
          <w:tab w:val="left" w:pos="567"/>
          <w:tab w:val="left" w:pos="1134"/>
        </w:tabs>
        <w:suppressAutoHyphens/>
        <w:spacing w:before="40"/>
        <w:jc w:val="both"/>
        <w:rPr>
          <w:sz w:val="24"/>
        </w:rPr>
      </w:pPr>
      <w:r w:rsidRPr="004A7122">
        <w:rPr>
          <w:sz w:val="24"/>
        </w:rPr>
        <w:t xml:space="preserve">            1.5</w:t>
      </w:r>
      <w:r>
        <w:rPr>
          <w:sz w:val="24"/>
        </w:rPr>
        <w:t>6</w:t>
      </w:r>
      <w:r w:rsidRPr="004A7122">
        <w:rPr>
          <w:sz w:val="24"/>
        </w:rPr>
        <w:t xml:space="preserve">. </w:t>
      </w:r>
      <w:r w:rsidRPr="004A7122">
        <w:rPr>
          <w:b/>
          <w:sz w:val="24"/>
          <w:szCs w:val="24"/>
        </w:rPr>
        <w:t>«Уполномоченная организация» -</w:t>
      </w:r>
      <w:r w:rsidRPr="004A7122">
        <w:rPr>
          <w:sz w:val="24"/>
          <w:szCs w:val="24"/>
        </w:rPr>
        <w:t xml:space="preserve"> </w:t>
      </w:r>
      <w:r w:rsidRPr="004A7122">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трубопроводов, комплектующих, материалов и полуфабрикатов.</w:t>
      </w:r>
    </w:p>
    <w:p w:rsidR="00F529F9" w:rsidRPr="0009537F" w:rsidRDefault="00F529F9" w:rsidP="00C7614E">
      <w:pPr>
        <w:pStyle w:val="BodyText3"/>
        <w:tabs>
          <w:tab w:val="left" w:pos="567"/>
          <w:tab w:val="left" w:pos="709"/>
          <w:tab w:val="left" w:pos="1134"/>
        </w:tabs>
        <w:suppressAutoHyphens/>
        <w:spacing w:before="40"/>
        <w:ind w:firstLine="720"/>
        <w:jc w:val="both"/>
        <w:rPr>
          <w:sz w:val="24"/>
        </w:rPr>
      </w:pPr>
      <w:r w:rsidRPr="0009537F">
        <w:rPr>
          <w:sz w:val="24"/>
        </w:rPr>
        <w:t>1.5</w:t>
      </w:r>
      <w:r>
        <w:rPr>
          <w:sz w:val="24"/>
        </w:rPr>
        <w:t>7</w:t>
      </w:r>
      <w:r w:rsidRPr="0009537F">
        <w:rPr>
          <w:sz w:val="24"/>
        </w:rPr>
        <w:t xml:space="preserve">. </w:t>
      </w:r>
      <w:r w:rsidRPr="0091078B">
        <w:rPr>
          <w:b/>
          <w:sz w:val="24"/>
        </w:rPr>
        <w:t>SWIFT</w:t>
      </w:r>
      <w:r w:rsidRPr="0009537F">
        <w:rPr>
          <w:sz w:val="24"/>
        </w:rPr>
        <w:t xml:space="preserve"> – международная межбанковская система передачи информации и совершения платежей.</w:t>
      </w:r>
    </w:p>
    <w:p w:rsidR="00F529F9" w:rsidRPr="004A7122" w:rsidRDefault="00F529F9" w:rsidP="00C7614E">
      <w:pPr>
        <w:pStyle w:val="BodyText3"/>
        <w:tabs>
          <w:tab w:val="left" w:pos="567"/>
          <w:tab w:val="left" w:pos="709"/>
          <w:tab w:val="left" w:pos="1134"/>
        </w:tabs>
        <w:suppressAutoHyphens/>
        <w:spacing w:before="40"/>
        <w:ind w:firstLine="720"/>
        <w:jc w:val="both"/>
        <w:rPr>
          <w:sz w:val="24"/>
        </w:rPr>
      </w:pPr>
      <w:r w:rsidRPr="004A7122">
        <w:rPr>
          <w:sz w:val="24"/>
        </w:rPr>
        <w:t>Приведенные выше термины и определения могут употребляться как в единственном, так и во множественном числе.</w:t>
      </w:r>
    </w:p>
    <w:p w:rsidR="00F529F9" w:rsidRPr="004A7122" w:rsidRDefault="00F529F9" w:rsidP="00C7614E">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4A7122">
        <w:rPr>
          <w:rFonts w:ascii="Times New Roman" w:hAnsi="Times New Roman" w:cs="Times New Roman"/>
          <w:sz w:val="24"/>
          <w:szCs w:val="24"/>
        </w:rPr>
        <w:t>Статья 2. Предмет Договора</w:t>
      </w:r>
    </w:p>
    <w:p w:rsidR="00F529F9" w:rsidRPr="004A7122" w:rsidRDefault="00F529F9" w:rsidP="00C7614E">
      <w:pPr>
        <w:numPr>
          <w:ilvl w:val="0"/>
          <w:numId w:val="13"/>
        </w:numPr>
        <w:tabs>
          <w:tab w:val="left" w:pos="0"/>
          <w:tab w:val="left" w:pos="1134"/>
        </w:tabs>
        <w:autoSpaceDE w:val="0"/>
        <w:autoSpaceDN w:val="0"/>
        <w:adjustRightInd w:val="0"/>
        <w:spacing w:after="120"/>
        <w:ind w:left="0" w:firstLine="709"/>
        <w:jc w:val="both"/>
      </w:pPr>
      <w:r w:rsidRPr="004A7122">
        <w:t>В соответствии с условиями Договора Поставщик обязуется изготовить, поставить в Место поставки и доставить в Место доставки</w:t>
      </w:r>
      <w:r>
        <w:t xml:space="preserve"> к</w:t>
      </w:r>
      <w:r w:rsidRPr="004A7122">
        <w:t xml:space="preserve">омплект поставки трубопроводов в соответствии со </w:t>
      </w:r>
      <w:r w:rsidRPr="00943990">
        <w:t>Спецификация</w:t>
      </w:r>
      <w:r>
        <w:t>ми</w:t>
      </w:r>
      <w:r w:rsidRPr="00943990">
        <w:t xml:space="preserve"> № 1 и 2 (Приложения №</w:t>
      </w:r>
      <w:r>
        <w:t xml:space="preserve"> </w:t>
      </w:r>
      <w:r w:rsidRPr="00943990">
        <w:t xml:space="preserve">1.1 и 1.2 к Договору) для сооружения энергоблоков № 1 и № 2 Белорусской АЭС </w:t>
      </w:r>
      <w:r w:rsidRPr="004A7122">
        <w:t>(далее по тексту – «трубопровод/трубопроводы/Комплект поставки трубопроводов»),</w:t>
      </w:r>
      <w:r>
        <w:t xml:space="preserve"> в том числе</w:t>
      </w:r>
      <w:r w:rsidRPr="004A7122">
        <w:t>:</w:t>
      </w:r>
    </w:p>
    <w:p w:rsidR="00F529F9" w:rsidRPr="004A7122" w:rsidRDefault="00F529F9" w:rsidP="00C7614E">
      <w:pPr>
        <w:tabs>
          <w:tab w:val="left" w:pos="0"/>
          <w:tab w:val="left" w:pos="1134"/>
        </w:tabs>
        <w:autoSpaceDE w:val="0"/>
        <w:autoSpaceDN w:val="0"/>
        <w:adjustRightInd w:val="0"/>
        <w:spacing w:after="120"/>
        <w:jc w:val="both"/>
      </w:pPr>
      <w:r w:rsidRPr="004A7122">
        <w:t>- доставить грузовые места в Место доставки;</w:t>
      </w:r>
    </w:p>
    <w:p w:rsidR="00F529F9" w:rsidRPr="004A7122" w:rsidRDefault="00F529F9" w:rsidP="00C7614E">
      <w:pPr>
        <w:tabs>
          <w:tab w:val="left" w:pos="0"/>
        </w:tabs>
        <w:autoSpaceDE w:val="0"/>
        <w:autoSpaceDN w:val="0"/>
        <w:adjustRightInd w:val="0"/>
        <w:spacing w:after="120"/>
        <w:ind w:hanging="24"/>
        <w:jc w:val="both"/>
      </w:pPr>
      <w:r w:rsidRPr="004A7122">
        <w:t xml:space="preserve">- осуществить выгрузку грузовых мест </w:t>
      </w:r>
      <w:r>
        <w:t>в Месте</w:t>
      </w:r>
      <w:r w:rsidRPr="004A7122">
        <w:t xml:space="preserve"> доставки;</w:t>
      </w:r>
    </w:p>
    <w:p w:rsidR="00F529F9" w:rsidRPr="004A7122" w:rsidRDefault="00F529F9" w:rsidP="00C7614E">
      <w:pPr>
        <w:tabs>
          <w:tab w:val="left" w:pos="0"/>
        </w:tabs>
        <w:autoSpaceDE w:val="0"/>
        <w:autoSpaceDN w:val="0"/>
        <w:adjustRightInd w:val="0"/>
        <w:spacing w:after="120"/>
        <w:ind w:hanging="24"/>
        <w:jc w:val="both"/>
      </w:pPr>
      <w:r w:rsidRPr="004A7122">
        <w:rPr>
          <w:i/>
          <w:color w:val="000000"/>
        </w:rPr>
        <w:t>-</w:t>
      </w:r>
      <w:r w:rsidRPr="004A7122">
        <w:rPr>
          <w:color w:val="000000"/>
        </w:rPr>
        <w:t xml:space="preserve"> </w:t>
      </w:r>
      <w:r w:rsidRPr="004A7122">
        <w:t xml:space="preserve">передать грузовые места Грузополучателю; </w:t>
      </w:r>
    </w:p>
    <w:p w:rsidR="00F529F9" w:rsidRPr="004A7122" w:rsidRDefault="00F529F9" w:rsidP="00C7614E">
      <w:pPr>
        <w:tabs>
          <w:tab w:val="left" w:pos="0"/>
        </w:tabs>
        <w:autoSpaceDE w:val="0"/>
        <w:autoSpaceDN w:val="0"/>
        <w:adjustRightInd w:val="0"/>
        <w:spacing w:after="120"/>
        <w:ind w:hanging="24"/>
        <w:jc w:val="both"/>
        <w:rPr>
          <w:strike/>
        </w:rPr>
      </w:pPr>
      <w:r w:rsidRPr="004A7122">
        <w:t>- выполнить другие обязательства, предусмотренные Договором и приложениями к нему.</w:t>
      </w:r>
      <w:r w:rsidRPr="004A7122">
        <w:rPr>
          <w:strike/>
        </w:rPr>
        <w:t xml:space="preserve"> </w:t>
      </w:r>
    </w:p>
    <w:p w:rsidR="00F529F9" w:rsidRPr="004A7122" w:rsidRDefault="00F529F9" w:rsidP="00C7614E">
      <w:pPr>
        <w:tabs>
          <w:tab w:val="left" w:pos="0"/>
        </w:tabs>
        <w:autoSpaceDE w:val="0"/>
        <w:autoSpaceDN w:val="0"/>
        <w:adjustRightInd w:val="0"/>
        <w:spacing w:after="120"/>
        <w:ind w:firstLine="709"/>
        <w:jc w:val="both"/>
        <w:rPr>
          <w:spacing w:val="4"/>
        </w:rPr>
      </w:pPr>
      <w:r w:rsidRPr="004A7122">
        <w:rPr>
          <w:spacing w:val="4"/>
        </w:rPr>
        <w:t>В соответствии с условиями Договора Покупатель при участии Заказчика обязуется провести Входной контроль трубопроводов и по положительным результатам Входного контроля трубопроводов произвести оплату в соответствии с условиями Договора.</w:t>
      </w:r>
    </w:p>
    <w:p w:rsidR="00F529F9" w:rsidRDefault="00F529F9" w:rsidP="00C7614E">
      <w:pPr>
        <w:tabs>
          <w:tab w:val="left" w:pos="0"/>
        </w:tabs>
        <w:autoSpaceDE w:val="0"/>
        <w:autoSpaceDN w:val="0"/>
        <w:adjustRightInd w:val="0"/>
        <w:spacing w:after="120"/>
        <w:ind w:firstLine="709"/>
        <w:jc w:val="both"/>
      </w:pPr>
      <w:r w:rsidRPr="004A7122">
        <w:t xml:space="preserve">2.2. Наименование трубопроводов и его комплектующих, количество, цена, требования к качеству трубопроводов, сроки поставки и доставки, маркировка, масса, номера чертежей и технических условий на изготовление и поставку трубопроводов, а также иные требования к трубопроводам, указаны в </w:t>
      </w:r>
      <w:r w:rsidRPr="00943990">
        <w:t>Спецификаци</w:t>
      </w:r>
      <w:r>
        <w:t>и</w:t>
      </w:r>
      <w:r w:rsidRPr="00943990">
        <w:t xml:space="preserve"> № 1 </w:t>
      </w:r>
      <w:r w:rsidRPr="003777A7">
        <w:t xml:space="preserve">(Спецификация № 1 оформляется в виде двух спецификаций в рамках одного Приложения № 1.1: </w:t>
      </w:r>
      <w:r>
        <w:t>С</w:t>
      </w:r>
      <w:r w:rsidRPr="003777A7">
        <w:t xml:space="preserve">пецификация №1.1 на комплектную поставку трубопроводов для энергоблока №1 Белорусской АЭС и </w:t>
      </w:r>
      <w:r>
        <w:t>С</w:t>
      </w:r>
      <w:r w:rsidRPr="003777A7">
        <w:t>пецификация № 1.2 на поставку деталей трубопроводов для энергоблока №1 Белорусской АЭС)</w:t>
      </w:r>
      <w:r>
        <w:t xml:space="preserve"> </w:t>
      </w:r>
      <w:r w:rsidRPr="00943990">
        <w:t xml:space="preserve">и </w:t>
      </w:r>
      <w:r>
        <w:t xml:space="preserve">Спецификации № 2 </w:t>
      </w:r>
      <w:r w:rsidRPr="00943990">
        <w:t xml:space="preserve"> (</w:t>
      </w:r>
      <w:r>
        <w:t>Спецификация № 2 оформляется Приложением № 1.2</w:t>
      </w:r>
      <w:bookmarkStart w:id="0" w:name="_GoBack"/>
      <w:bookmarkEnd w:id="0"/>
      <w:r w:rsidRPr="00943990">
        <w:t>).</w:t>
      </w:r>
    </w:p>
    <w:p w:rsidR="00F529F9" w:rsidRPr="00943990" w:rsidRDefault="00F529F9" w:rsidP="00C7614E">
      <w:pPr>
        <w:tabs>
          <w:tab w:val="left" w:pos="0"/>
        </w:tabs>
        <w:autoSpaceDE w:val="0"/>
        <w:autoSpaceDN w:val="0"/>
        <w:adjustRightInd w:val="0"/>
        <w:spacing w:after="120"/>
        <w:ind w:firstLine="709"/>
        <w:jc w:val="both"/>
      </w:pPr>
      <w:r w:rsidRPr="004A7122">
        <w:t xml:space="preserve">2.3. При необходимости поставки дополнительного объёма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трубопроводов на основании дополнительного соглашения к Договору по ценам за 1 кг трубопроводов, указанным </w:t>
      </w:r>
      <w:r w:rsidRPr="00943990">
        <w:t>в Спецификациях № 1 и 2 (Приложения № 1.1 и 1.2 к Договору).</w:t>
      </w:r>
    </w:p>
    <w:p w:rsidR="00F529F9" w:rsidRPr="004A7122" w:rsidRDefault="00F529F9" w:rsidP="00C7614E">
      <w:pPr>
        <w:tabs>
          <w:tab w:val="left" w:pos="0"/>
        </w:tabs>
        <w:autoSpaceDE w:val="0"/>
        <w:autoSpaceDN w:val="0"/>
        <w:adjustRightInd w:val="0"/>
        <w:spacing w:after="120"/>
        <w:ind w:firstLine="709"/>
        <w:jc w:val="both"/>
      </w:pPr>
      <w:r w:rsidRPr="004A7122">
        <w:t>2.4. Проектный срок службы трубопроводов в соответствии с МСЧ, ИТТ.</w:t>
      </w:r>
    </w:p>
    <w:p w:rsidR="00F529F9" w:rsidRPr="004A7122" w:rsidRDefault="00F529F9" w:rsidP="00C7614E">
      <w:pPr>
        <w:shd w:val="clear" w:color="auto" w:fill="FFFFFF"/>
        <w:tabs>
          <w:tab w:val="left" w:pos="0"/>
        </w:tabs>
        <w:ind w:left="3643" w:firstLine="43"/>
        <w:jc w:val="both"/>
        <w:rPr>
          <w:b/>
        </w:rPr>
      </w:pPr>
      <w:r w:rsidRPr="004A7122">
        <w:rPr>
          <w:b/>
        </w:rPr>
        <w:t>Статья 3. Цена Договора</w:t>
      </w:r>
    </w:p>
    <w:p w:rsidR="00F529F9" w:rsidRPr="004A7122" w:rsidRDefault="00F529F9" w:rsidP="00C7614E">
      <w:pPr>
        <w:pStyle w:val="21"/>
        <w:suppressLineNumbers/>
        <w:tabs>
          <w:tab w:val="left" w:pos="0"/>
          <w:tab w:val="left" w:pos="1134"/>
        </w:tabs>
        <w:suppressAutoHyphens/>
        <w:spacing w:after="0"/>
        <w:ind w:left="0" w:right="23" w:firstLine="720"/>
        <w:rPr>
          <w:szCs w:val="24"/>
        </w:rPr>
      </w:pPr>
      <w:r w:rsidRPr="004A7122">
        <w:rPr>
          <w:szCs w:val="24"/>
        </w:rPr>
        <w:t xml:space="preserve">3.1. </w:t>
      </w:r>
      <w:r>
        <w:rPr>
          <w:szCs w:val="24"/>
        </w:rPr>
        <w:t>Общая ц</w:t>
      </w:r>
      <w:r w:rsidRPr="004A7122">
        <w:rPr>
          <w:szCs w:val="24"/>
        </w:rPr>
        <w:t>ена Договора в текущих ценах определяется Спецификаци</w:t>
      </w:r>
      <w:r>
        <w:rPr>
          <w:szCs w:val="24"/>
        </w:rPr>
        <w:t>ями</w:t>
      </w:r>
      <w:r w:rsidRPr="004A7122">
        <w:rPr>
          <w:szCs w:val="24"/>
        </w:rPr>
        <w:t xml:space="preserve"> </w:t>
      </w:r>
      <w:r>
        <w:rPr>
          <w:szCs w:val="24"/>
        </w:rPr>
        <w:t xml:space="preserve">№ 1 и 2 </w:t>
      </w:r>
      <w:r w:rsidRPr="004A7122">
        <w:rPr>
          <w:szCs w:val="24"/>
        </w:rPr>
        <w:t>(Приложени</w:t>
      </w:r>
      <w:r>
        <w:rPr>
          <w:szCs w:val="24"/>
        </w:rPr>
        <w:t>я</w:t>
      </w:r>
      <w:r w:rsidRPr="004A7122">
        <w:rPr>
          <w:szCs w:val="24"/>
        </w:rPr>
        <w:t xml:space="preserve"> № 1</w:t>
      </w:r>
      <w:r>
        <w:rPr>
          <w:szCs w:val="24"/>
        </w:rPr>
        <w:t>.1 и 1.2</w:t>
      </w:r>
      <w:r w:rsidRPr="004A7122">
        <w:rPr>
          <w:szCs w:val="24"/>
        </w:rPr>
        <w:t xml:space="preserve"> к Договору), с указанием цены по каждой позиции продукции, </w:t>
      </w:r>
      <w:r>
        <w:rPr>
          <w:szCs w:val="24"/>
        </w:rPr>
        <w:t xml:space="preserve">и </w:t>
      </w:r>
      <w:r w:rsidRPr="004A7122">
        <w:rPr>
          <w:szCs w:val="24"/>
        </w:rPr>
        <w:t>составляет:</w:t>
      </w:r>
    </w:p>
    <w:tbl>
      <w:tblPr>
        <w:tblW w:w="10299" w:type="dxa"/>
        <w:tblLook w:val="01E0"/>
      </w:tblPr>
      <w:tblGrid>
        <w:gridCol w:w="1029"/>
        <w:gridCol w:w="9270"/>
      </w:tblGrid>
      <w:tr w:rsidR="00F529F9" w:rsidRPr="004A7122" w:rsidTr="0098793F">
        <w:trPr>
          <w:trHeight w:val="624"/>
        </w:trPr>
        <w:tc>
          <w:tcPr>
            <w:tcW w:w="1029" w:type="dxa"/>
          </w:tcPr>
          <w:p w:rsidR="00F529F9" w:rsidRPr="004A7122" w:rsidRDefault="00F529F9" w:rsidP="0098793F">
            <w:pPr>
              <w:pStyle w:val="21"/>
              <w:suppressLineNumbers/>
              <w:tabs>
                <w:tab w:val="left" w:pos="0"/>
              </w:tabs>
              <w:suppressAutoHyphens/>
              <w:spacing w:after="0"/>
              <w:ind w:left="0" w:right="24" w:firstLine="709"/>
              <w:jc w:val="right"/>
              <w:rPr>
                <w:szCs w:val="24"/>
              </w:rPr>
            </w:pPr>
            <w:r w:rsidRPr="004A7122">
              <w:rPr>
                <w:szCs w:val="24"/>
              </w:rPr>
              <w:t>-</w:t>
            </w:r>
          </w:p>
        </w:tc>
        <w:tc>
          <w:tcPr>
            <w:tcW w:w="9270" w:type="dxa"/>
          </w:tcPr>
          <w:p w:rsidR="00F529F9" w:rsidRPr="004A7122" w:rsidRDefault="00F529F9" w:rsidP="0098793F">
            <w:pPr>
              <w:pStyle w:val="21"/>
              <w:suppressLineNumbers/>
              <w:tabs>
                <w:tab w:val="left" w:pos="0"/>
              </w:tabs>
              <w:suppressAutoHyphens/>
              <w:spacing w:after="0"/>
              <w:ind w:left="0" w:right="24" w:hanging="108"/>
              <w:jc w:val="left"/>
              <w:rPr>
                <w:szCs w:val="24"/>
              </w:rPr>
            </w:pPr>
            <w:r w:rsidRPr="004A7122">
              <w:t xml:space="preserve">цена без НДС: </w:t>
            </w:r>
            <w:r w:rsidRPr="004A7122">
              <w:rPr>
                <w:b/>
              </w:rPr>
              <w:t>00</w:t>
            </w:r>
            <w:r w:rsidRPr="004A7122">
              <w:rPr>
                <w:b/>
                <w:bCs/>
              </w:rPr>
              <w:t>`</w:t>
            </w:r>
            <w:r w:rsidRPr="004A7122">
              <w:rPr>
                <w:b/>
              </w:rPr>
              <w:t>000</w:t>
            </w:r>
            <w:r w:rsidRPr="004A7122">
              <w:rPr>
                <w:b/>
                <w:bCs/>
              </w:rPr>
              <w:t>`</w:t>
            </w:r>
            <w:r w:rsidRPr="004A7122">
              <w:rPr>
                <w:b/>
              </w:rPr>
              <w:t>000</w:t>
            </w:r>
            <w:r w:rsidRPr="004A7122">
              <w:t xml:space="preserve"> (_________________________________) </w:t>
            </w:r>
            <w:r w:rsidRPr="004A7122">
              <w:rPr>
                <w:i/>
              </w:rPr>
              <w:t>(цена прописью)</w:t>
            </w:r>
            <w:r w:rsidRPr="004A7122">
              <w:t xml:space="preserve"> в российских рублях</w:t>
            </w:r>
            <w:r w:rsidRPr="004A7122">
              <w:rPr>
                <w:szCs w:val="24"/>
              </w:rPr>
              <w:t>;</w:t>
            </w:r>
          </w:p>
        </w:tc>
      </w:tr>
      <w:tr w:rsidR="00F529F9" w:rsidRPr="004A7122" w:rsidTr="0098793F">
        <w:trPr>
          <w:trHeight w:val="624"/>
        </w:trPr>
        <w:tc>
          <w:tcPr>
            <w:tcW w:w="1029" w:type="dxa"/>
          </w:tcPr>
          <w:p w:rsidR="00F529F9" w:rsidRPr="004A7122" w:rsidRDefault="00F529F9" w:rsidP="0098793F">
            <w:pPr>
              <w:pStyle w:val="21"/>
              <w:suppressLineNumbers/>
              <w:tabs>
                <w:tab w:val="left" w:pos="0"/>
              </w:tabs>
              <w:suppressAutoHyphens/>
              <w:spacing w:after="0"/>
              <w:ind w:left="0" w:right="24" w:firstLine="709"/>
              <w:jc w:val="right"/>
              <w:rPr>
                <w:szCs w:val="24"/>
              </w:rPr>
            </w:pPr>
            <w:r w:rsidRPr="004A7122">
              <w:rPr>
                <w:szCs w:val="24"/>
              </w:rPr>
              <w:t>-</w:t>
            </w:r>
          </w:p>
        </w:tc>
        <w:tc>
          <w:tcPr>
            <w:tcW w:w="9270" w:type="dxa"/>
          </w:tcPr>
          <w:p w:rsidR="00F529F9" w:rsidRPr="004A7122" w:rsidRDefault="00F529F9" w:rsidP="0098793F">
            <w:pPr>
              <w:pStyle w:val="21"/>
              <w:suppressLineNumbers/>
              <w:tabs>
                <w:tab w:val="left" w:pos="0"/>
              </w:tabs>
              <w:suppressAutoHyphens/>
              <w:spacing w:after="0"/>
              <w:ind w:left="0" w:right="24" w:hanging="108"/>
              <w:jc w:val="left"/>
              <w:rPr>
                <w:szCs w:val="24"/>
              </w:rPr>
            </w:pPr>
            <w:r w:rsidRPr="004A7122">
              <w:t>кроме того НДС (</w:t>
            </w:r>
            <w:r>
              <w:t>18</w:t>
            </w:r>
            <w:r w:rsidRPr="004A7122">
              <w:t xml:space="preserve"> %): </w:t>
            </w:r>
            <w:r w:rsidRPr="004A7122">
              <w:rPr>
                <w:i/>
              </w:rPr>
              <w:t>(_____________  процентов)</w:t>
            </w:r>
            <w:r w:rsidRPr="004A7122">
              <w:t xml:space="preserve"> в российских рублях</w:t>
            </w:r>
            <w:r w:rsidRPr="004A7122">
              <w:rPr>
                <w:szCs w:val="24"/>
              </w:rPr>
              <w:t>;</w:t>
            </w:r>
          </w:p>
        </w:tc>
      </w:tr>
      <w:tr w:rsidR="00F529F9" w:rsidRPr="004A7122" w:rsidTr="0098793F">
        <w:trPr>
          <w:trHeight w:val="624"/>
        </w:trPr>
        <w:tc>
          <w:tcPr>
            <w:tcW w:w="1029" w:type="dxa"/>
          </w:tcPr>
          <w:p w:rsidR="00F529F9" w:rsidRPr="004A7122" w:rsidRDefault="00F529F9" w:rsidP="0098793F">
            <w:pPr>
              <w:pStyle w:val="21"/>
              <w:suppressLineNumbers/>
              <w:tabs>
                <w:tab w:val="left" w:pos="0"/>
              </w:tabs>
              <w:suppressAutoHyphens/>
              <w:spacing w:after="0"/>
              <w:ind w:left="0" w:right="24" w:firstLine="709"/>
              <w:jc w:val="right"/>
              <w:rPr>
                <w:szCs w:val="24"/>
              </w:rPr>
            </w:pPr>
            <w:r w:rsidRPr="004A7122">
              <w:rPr>
                <w:szCs w:val="24"/>
              </w:rPr>
              <w:t>-</w:t>
            </w:r>
          </w:p>
        </w:tc>
        <w:tc>
          <w:tcPr>
            <w:tcW w:w="9270" w:type="dxa"/>
          </w:tcPr>
          <w:p w:rsidR="00F529F9" w:rsidRPr="004A7122" w:rsidRDefault="00F529F9" w:rsidP="0098793F">
            <w:pPr>
              <w:pStyle w:val="21"/>
              <w:suppressLineNumbers/>
              <w:tabs>
                <w:tab w:val="left" w:pos="0"/>
              </w:tabs>
              <w:suppressAutoHyphens/>
              <w:spacing w:after="0"/>
              <w:ind w:left="0" w:right="24" w:hanging="108"/>
              <w:jc w:val="left"/>
              <w:rPr>
                <w:szCs w:val="24"/>
              </w:rPr>
            </w:pPr>
            <w:r w:rsidRPr="004A7122">
              <w:t xml:space="preserve">Всего с НДС ( </w:t>
            </w:r>
            <w:r>
              <w:t>18</w:t>
            </w:r>
            <w:r w:rsidRPr="004A7122">
              <w:t xml:space="preserve"> %):</w:t>
            </w:r>
            <w:r w:rsidRPr="004A7122">
              <w:rPr>
                <w:b/>
              </w:rPr>
              <w:t xml:space="preserve"> </w:t>
            </w:r>
            <w:r w:rsidRPr="004A7122">
              <w:t xml:space="preserve">(_________________________________) </w:t>
            </w:r>
            <w:r w:rsidRPr="004A7122">
              <w:rPr>
                <w:i/>
              </w:rPr>
              <w:t xml:space="preserve">(сумма прописью) </w:t>
            </w:r>
            <w:r w:rsidRPr="004A7122">
              <w:t>в российских рублях.</w:t>
            </w:r>
          </w:p>
        </w:tc>
      </w:tr>
    </w:tbl>
    <w:p w:rsidR="00F529F9" w:rsidRPr="00943990" w:rsidRDefault="00F529F9" w:rsidP="00C7614E">
      <w:pPr>
        <w:tabs>
          <w:tab w:val="left" w:pos="0"/>
        </w:tabs>
        <w:autoSpaceDE w:val="0"/>
        <w:autoSpaceDN w:val="0"/>
        <w:adjustRightInd w:val="0"/>
        <w:spacing w:after="120"/>
        <w:ind w:firstLine="720"/>
        <w:jc w:val="both"/>
      </w:pPr>
      <w:r w:rsidRPr="00943990">
        <w:t>В том числе:</w:t>
      </w:r>
    </w:p>
    <w:p w:rsidR="00F529F9" w:rsidRPr="00943990" w:rsidRDefault="00F529F9" w:rsidP="00C7614E">
      <w:pPr>
        <w:pStyle w:val="BodyTextIndent21"/>
        <w:suppressLineNumbers/>
        <w:tabs>
          <w:tab w:val="left" w:pos="0"/>
          <w:tab w:val="left" w:pos="1134"/>
        </w:tabs>
        <w:suppressAutoHyphens/>
        <w:spacing w:after="0"/>
        <w:ind w:left="0" w:right="23" w:firstLine="0"/>
        <w:rPr>
          <w:szCs w:val="24"/>
        </w:rPr>
      </w:pPr>
      <w:r w:rsidRPr="00943990">
        <w:rPr>
          <w:szCs w:val="24"/>
        </w:rPr>
        <w:t xml:space="preserve">- </w:t>
      </w:r>
      <w:r w:rsidRPr="00943990">
        <w:t>для энергоблока № 1 Белорусской АЭС</w:t>
      </w:r>
      <w:r w:rsidRPr="00943990">
        <w:rPr>
          <w:szCs w:val="24"/>
        </w:rPr>
        <w:t xml:space="preserve"> по Спецификации № 1 (Приложение № 1.1 к Договору) составляет:</w:t>
      </w:r>
    </w:p>
    <w:tbl>
      <w:tblPr>
        <w:tblW w:w="10299" w:type="dxa"/>
        <w:tblLook w:val="01E0"/>
      </w:tblPr>
      <w:tblGrid>
        <w:gridCol w:w="1029"/>
        <w:gridCol w:w="9270"/>
      </w:tblGrid>
      <w:tr w:rsidR="00F529F9" w:rsidRPr="00943990" w:rsidTr="0098793F">
        <w:trPr>
          <w:trHeight w:val="624"/>
        </w:trPr>
        <w:tc>
          <w:tcPr>
            <w:tcW w:w="1029" w:type="dxa"/>
          </w:tcPr>
          <w:p w:rsidR="00F529F9" w:rsidRPr="00943990" w:rsidRDefault="00F529F9" w:rsidP="0098793F">
            <w:pPr>
              <w:pStyle w:val="BodyTextIndent21"/>
              <w:suppressLineNumbers/>
              <w:tabs>
                <w:tab w:val="left" w:pos="0"/>
              </w:tabs>
              <w:suppressAutoHyphens/>
              <w:spacing w:after="0"/>
              <w:ind w:left="0" w:right="24" w:firstLine="709"/>
              <w:jc w:val="right"/>
              <w:rPr>
                <w:szCs w:val="24"/>
              </w:rPr>
            </w:pPr>
            <w:r w:rsidRPr="00943990">
              <w:rPr>
                <w:szCs w:val="24"/>
              </w:rPr>
              <w:t>-</w:t>
            </w:r>
          </w:p>
        </w:tc>
        <w:tc>
          <w:tcPr>
            <w:tcW w:w="9270" w:type="dxa"/>
          </w:tcPr>
          <w:p w:rsidR="00F529F9" w:rsidRPr="00943990" w:rsidRDefault="00F529F9" w:rsidP="0098793F">
            <w:pPr>
              <w:pStyle w:val="BodyTextIndent21"/>
              <w:suppressLineNumbers/>
              <w:tabs>
                <w:tab w:val="left" w:pos="0"/>
              </w:tabs>
              <w:suppressAutoHyphens/>
              <w:spacing w:after="0"/>
              <w:ind w:left="0" w:right="24" w:hanging="108"/>
              <w:jc w:val="left"/>
              <w:rPr>
                <w:szCs w:val="24"/>
              </w:rPr>
            </w:pPr>
            <w:r w:rsidRPr="00943990">
              <w:t xml:space="preserve">сумма без НДС: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r w:rsidRPr="00943990">
              <w:rPr>
                <w:szCs w:val="24"/>
              </w:rPr>
              <w:t>;</w:t>
            </w:r>
          </w:p>
        </w:tc>
      </w:tr>
      <w:tr w:rsidR="00F529F9" w:rsidRPr="00943990" w:rsidTr="0098793F">
        <w:trPr>
          <w:trHeight w:val="624"/>
        </w:trPr>
        <w:tc>
          <w:tcPr>
            <w:tcW w:w="1029" w:type="dxa"/>
          </w:tcPr>
          <w:p w:rsidR="00F529F9" w:rsidRPr="00943990" w:rsidRDefault="00F529F9" w:rsidP="0098793F">
            <w:pPr>
              <w:pStyle w:val="BodyTextIndent21"/>
              <w:suppressLineNumbers/>
              <w:tabs>
                <w:tab w:val="left" w:pos="0"/>
              </w:tabs>
              <w:suppressAutoHyphens/>
              <w:spacing w:after="0"/>
              <w:ind w:left="0" w:right="24" w:firstLine="709"/>
              <w:jc w:val="right"/>
              <w:rPr>
                <w:szCs w:val="24"/>
              </w:rPr>
            </w:pPr>
            <w:r w:rsidRPr="00943990">
              <w:rPr>
                <w:szCs w:val="24"/>
              </w:rPr>
              <w:t>-</w:t>
            </w:r>
          </w:p>
        </w:tc>
        <w:tc>
          <w:tcPr>
            <w:tcW w:w="9270" w:type="dxa"/>
          </w:tcPr>
          <w:p w:rsidR="00F529F9" w:rsidRPr="00943990" w:rsidRDefault="00F529F9" w:rsidP="0098793F">
            <w:pPr>
              <w:pStyle w:val="BodyTextIndent21"/>
              <w:suppressLineNumbers/>
              <w:tabs>
                <w:tab w:val="left" w:pos="0"/>
              </w:tabs>
              <w:suppressAutoHyphens/>
              <w:spacing w:after="0"/>
              <w:ind w:left="0" w:right="24" w:hanging="108"/>
              <w:jc w:val="left"/>
              <w:rPr>
                <w:szCs w:val="24"/>
              </w:rPr>
            </w:pPr>
            <w:r w:rsidRPr="00943990">
              <w:t xml:space="preserve">кроме того НДС (18%):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F529F9" w:rsidRPr="00943990" w:rsidTr="0098793F">
        <w:trPr>
          <w:trHeight w:val="624"/>
        </w:trPr>
        <w:tc>
          <w:tcPr>
            <w:tcW w:w="1029" w:type="dxa"/>
          </w:tcPr>
          <w:p w:rsidR="00F529F9" w:rsidRPr="00943990" w:rsidRDefault="00F529F9" w:rsidP="0098793F">
            <w:pPr>
              <w:pStyle w:val="BodyTextIndent21"/>
              <w:suppressLineNumbers/>
              <w:tabs>
                <w:tab w:val="left" w:pos="0"/>
              </w:tabs>
              <w:suppressAutoHyphens/>
              <w:spacing w:after="0"/>
              <w:ind w:left="0" w:right="24" w:firstLine="709"/>
              <w:jc w:val="right"/>
              <w:rPr>
                <w:szCs w:val="24"/>
              </w:rPr>
            </w:pPr>
            <w:r w:rsidRPr="00943990">
              <w:rPr>
                <w:szCs w:val="24"/>
              </w:rPr>
              <w:t>-</w:t>
            </w:r>
          </w:p>
        </w:tc>
        <w:tc>
          <w:tcPr>
            <w:tcW w:w="9270" w:type="dxa"/>
          </w:tcPr>
          <w:p w:rsidR="00F529F9" w:rsidRPr="00943990" w:rsidRDefault="00F529F9" w:rsidP="0098793F">
            <w:pPr>
              <w:pStyle w:val="BodyTextIndent21"/>
              <w:suppressLineNumbers/>
              <w:tabs>
                <w:tab w:val="left" w:pos="0"/>
              </w:tabs>
              <w:suppressAutoHyphens/>
              <w:spacing w:after="0"/>
              <w:ind w:left="0" w:right="24" w:hanging="108"/>
              <w:jc w:val="left"/>
            </w:pPr>
            <w:r w:rsidRPr="00943990">
              <w:t>итого с НДС (18%):</w:t>
            </w:r>
            <w:r w:rsidRPr="00943990">
              <w:rPr>
                <w:b/>
              </w:rPr>
              <w:t xml:space="preserve"> 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bl>
    <w:p w:rsidR="00F529F9" w:rsidRPr="00943990" w:rsidRDefault="00F529F9" w:rsidP="00C7614E">
      <w:pPr>
        <w:pStyle w:val="BodyTextIndent21"/>
        <w:suppressLineNumbers/>
        <w:tabs>
          <w:tab w:val="clear" w:pos="709"/>
          <w:tab w:val="left" w:pos="0"/>
          <w:tab w:val="left" w:pos="1134"/>
        </w:tabs>
        <w:suppressAutoHyphens/>
        <w:spacing w:after="0"/>
        <w:ind w:left="0" w:right="23" w:firstLine="0"/>
        <w:rPr>
          <w:szCs w:val="24"/>
        </w:rPr>
      </w:pPr>
      <w:r w:rsidRPr="00943990">
        <w:t>- для энергоблока № 2 Белорусской АЭС</w:t>
      </w:r>
      <w:r w:rsidRPr="00943990">
        <w:rPr>
          <w:szCs w:val="24"/>
        </w:rPr>
        <w:t xml:space="preserve"> по Спецификации № 2 (Приложение № 1.2 к Договору) составляет:</w:t>
      </w:r>
    </w:p>
    <w:tbl>
      <w:tblPr>
        <w:tblW w:w="10299" w:type="dxa"/>
        <w:tblLook w:val="01E0"/>
      </w:tblPr>
      <w:tblGrid>
        <w:gridCol w:w="1029"/>
        <w:gridCol w:w="9270"/>
      </w:tblGrid>
      <w:tr w:rsidR="00F529F9" w:rsidRPr="00943990" w:rsidTr="0098793F">
        <w:trPr>
          <w:trHeight w:val="624"/>
        </w:trPr>
        <w:tc>
          <w:tcPr>
            <w:tcW w:w="1029" w:type="dxa"/>
          </w:tcPr>
          <w:p w:rsidR="00F529F9" w:rsidRPr="00943990" w:rsidRDefault="00F529F9" w:rsidP="0098793F">
            <w:pPr>
              <w:pStyle w:val="BodyTextIndent21"/>
              <w:suppressLineNumbers/>
              <w:tabs>
                <w:tab w:val="left" w:pos="0"/>
              </w:tabs>
              <w:suppressAutoHyphens/>
              <w:spacing w:after="0"/>
              <w:ind w:left="0" w:right="24" w:firstLine="709"/>
              <w:jc w:val="right"/>
              <w:rPr>
                <w:szCs w:val="24"/>
              </w:rPr>
            </w:pPr>
            <w:r w:rsidRPr="00943990">
              <w:rPr>
                <w:szCs w:val="24"/>
              </w:rPr>
              <w:t>-</w:t>
            </w:r>
          </w:p>
        </w:tc>
        <w:tc>
          <w:tcPr>
            <w:tcW w:w="9270" w:type="dxa"/>
          </w:tcPr>
          <w:p w:rsidR="00F529F9" w:rsidRPr="00943990" w:rsidRDefault="00F529F9" w:rsidP="0098793F">
            <w:pPr>
              <w:pStyle w:val="BodyTextIndent21"/>
              <w:suppressLineNumbers/>
              <w:tabs>
                <w:tab w:val="left" w:pos="0"/>
              </w:tabs>
              <w:suppressAutoHyphens/>
              <w:spacing w:after="0"/>
              <w:ind w:left="0" w:right="24" w:hanging="108"/>
              <w:jc w:val="left"/>
              <w:rPr>
                <w:szCs w:val="24"/>
              </w:rPr>
            </w:pPr>
            <w:r w:rsidRPr="00943990">
              <w:t xml:space="preserve">сумма без НДС: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F529F9" w:rsidRPr="00943990" w:rsidTr="0098793F">
        <w:trPr>
          <w:trHeight w:val="624"/>
        </w:trPr>
        <w:tc>
          <w:tcPr>
            <w:tcW w:w="1029" w:type="dxa"/>
          </w:tcPr>
          <w:p w:rsidR="00F529F9" w:rsidRPr="00943990" w:rsidRDefault="00F529F9" w:rsidP="0098793F">
            <w:pPr>
              <w:pStyle w:val="BodyTextIndent21"/>
              <w:suppressLineNumbers/>
              <w:tabs>
                <w:tab w:val="left" w:pos="0"/>
              </w:tabs>
              <w:suppressAutoHyphens/>
              <w:spacing w:after="0"/>
              <w:ind w:left="0" w:right="24" w:firstLine="709"/>
              <w:jc w:val="right"/>
              <w:rPr>
                <w:szCs w:val="24"/>
              </w:rPr>
            </w:pPr>
            <w:r w:rsidRPr="00943990">
              <w:rPr>
                <w:szCs w:val="24"/>
              </w:rPr>
              <w:t>-</w:t>
            </w:r>
          </w:p>
        </w:tc>
        <w:tc>
          <w:tcPr>
            <w:tcW w:w="9270" w:type="dxa"/>
          </w:tcPr>
          <w:p w:rsidR="00F529F9" w:rsidRPr="00943990" w:rsidRDefault="00F529F9" w:rsidP="0098793F">
            <w:pPr>
              <w:pStyle w:val="BodyTextIndent21"/>
              <w:suppressLineNumbers/>
              <w:tabs>
                <w:tab w:val="left" w:pos="0"/>
              </w:tabs>
              <w:suppressAutoHyphens/>
              <w:spacing w:after="0"/>
              <w:ind w:left="0" w:right="24" w:hanging="108"/>
              <w:jc w:val="left"/>
              <w:rPr>
                <w:szCs w:val="24"/>
              </w:rPr>
            </w:pPr>
            <w:r w:rsidRPr="00943990">
              <w:t xml:space="preserve">кроме того НДС (18%):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F529F9" w:rsidRPr="00943990" w:rsidTr="0098793F">
        <w:trPr>
          <w:trHeight w:val="624"/>
        </w:trPr>
        <w:tc>
          <w:tcPr>
            <w:tcW w:w="1029" w:type="dxa"/>
          </w:tcPr>
          <w:p w:rsidR="00F529F9" w:rsidRPr="00943990" w:rsidRDefault="00F529F9" w:rsidP="0098793F">
            <w:pPr>
              <w:pStyle w:val="BodyTextIndent21"/>
              <w:suppressLineNumbers/>
              <w:tabs>
                <w:tab w:val="left" w:pos="0"/>
              </w:tabs>
              <w:suppressAutoHyphens/>
              <w:spacing w:after="0"/>
              <w:ind w:left="0" w:right="24" w:firstLine="709"/>
              <w:jc w:val="right"/>
              <w:rPr>
                <w:szCs w:val="24"/>
              </w:rPr>
            </w:pPr>
            <w:r w:rsidRPr="00943990">
              <w:rPr>
                <w:szCs w:val="24"/>
              </w:rPr>
              <w:t>-</w:t>
            </w:r>
          </w:p>
        </w:tc>
        <w:tc>
          <w:tcPr>
            <w:tcW w:w="9270" w:type="dxa"/>
          </w:tcPr>
          <w:p w:rsidR="00F529F9" w:rsidRPr="00943990" w:rsidRDefault="00F529F9" w:rsidP="0098793F">
            <w:pPr>
              <w:pStyle w:val="BodyTextIndent21"/>
              <w:suppressLineNumbers/>
              <w:tabs>
                <w:tab w:val="left" w:pos="0"/>
              </w:tabs>
              <w:suppressAutoHyphens/>
              <w:spacing w:after="0"/>
              <w:ind w:left="0" w:right="24" w:hanging="108"/>
              <w:jc w:val="left"/>
            </w:pPr>
            <w:r w:rsidRPr="00943990">
              <w:t xml:space="preserve">итого с НДС (18%): 00`000`000 (_________________________________) </w:t>
            </w:r>
            <w:r w:rsidRPr="00943990">
              <w:rPr>
                <w:i/>
              </w:rPr>
              <w:t xml:space="preserve">(сумма прописью) </w:t>
            </w:r>
            <w:r w:rsidRPr="00943990">
              <w:t>в российских рублях.</w:t>
            </w:r>
          </w:p>
        </w:tc>
      </w:tr>
    </w:tbl>
    <w:p w:rsidR="00F529F9" w:rsidRPr="004A7122" w:rsidRDefault="00F529F9" w:rsidP="00C7614E">
      <w:pPr>
        <w:tabs>
          <w:tab w:val="left" w:pos="0"/>
        </w:tabs>
        <w:autoSpaceDE w:val="0"/>
        <w:autoSpaceDN w:val="0"/>
        <w:adjustRightInd w:val="0"/>
        <w:spacing w:after="120"/>
        <w:ind w:firstLine="709"/>
        <w:jc w:val="both"/>
        <w:rPr>
          <w:bCs/>
        </w:rPr>
      </w:pPr>
      <w:r w:rsidRPr="004A7122">
        <w:rPr>
          <w:bCs/>
        </w:rPr>
        <w:t xml:space="preserve">3.2. Цена за 1 кг трубопровода, указанная в </w:t>
      </w:r>
      <w:r w:rsidRPr="00943990">
        <w:t>Спецификациях № 1 и 2 (При</w:t>
      </w:r>
      <w:r>
        <w:t>ложения № 1.1 и 1.2 к Договору)</w:t>
      </w:r>
      <w:r>
        <w:rPr>
          <w:bCs/>
        </w:rPr>
        <w:t>, является фиксированной (за исключением случая, предусмотренного п. 3.2.2 настоящего Договора).</w:t>
      </w:r>
    </w:p>
    <w:p w:rsidR="00F529F9" w:rsidRPr="004A7122" w:rsidRDefault="00F529F9" w:rsidP="00C7614E">
      <w:pPr>
        <w:tabs>
          <w:tab w:val="left" w:pos="0"/>
        </w:tabs>
        <w:autoSpaceDE w:val="0"/>
        <w:autoSpaceDN w:val="0"/>
        <w:adjustRightInd w:val="0"/>
        <w:spacing w:after="120"/>
        <w:ind w:firstLine="709"/>
        <w:jc w:val="both"/>
        <w:rPr>
          <w:bCs/>
        </w:rPr>
      </w:pPr>
      <w:r w:rsidRPr="002120B7">
        <w:rPr>
          <w:bCs/>
        </w:rPr>
        <w:t xml:space="preserve">3.2.1. </w:t>
      </w:r>
      <w:r w:rsidRPr="004A7122">
        <w:rPr>
          <w:bCs/>
        </w:rPr>
        <w:t xml:space="preserve">Уточнение (изменение) массы трубопровода возможно при согласовании </w:t>
      </w:r>
      <w:r w:rsidRPr="004A7122">
        <w:t>РКД, Детальных описей/Комплектовочных ведомостей</w:t>
      </w:r>
      <w:r w:rsidRPr="004A7122">
        <w:rPr>
          <w:bCs/>
        </w:rPr>
        <w:t>.</w:t>
      </w:r>
      <w:r w:rsidRPr="00730401">
        <w:rPr>
          <w:bCs/>
        </w:rPr>
        <w:t xml:space="preserve"> </w:t>
      </w:r>
      <w:r>
        <w:rPr>
          <w:bCs/>
        </w:rPr>
        <w:t>В этом случае п</w:t>
      </w:r>
      <w:r w:rsidRPr="004A7122">
        <w:rPr>
          <w:bCs/>
        </w:rPr>
        <w:t>ри изменении массы трубопровода</w:t>
      </w:r>
      <w:r>
        <w:rPr>
          <w:bCs/>
        </w:rPr>
        <w:t xml:space="preserve"> </w:t>
      </w:r>
      <w:r w:rsidRPr="004A7122">
        <w:rPr>
          <w:bCs/>
        </w:rPr>
        <w:t>Стороны производят пе</w:t>
      </w:r>
      <w:r>
        <w:rPr>
          <w:bCs/>
        </w:rPr>
        <w:t>рерасчёт стоимости трубопровода</w:t>
      </w:r>
      <w:r w:rsidRPr="004A7122">
        <w:rPr>
          <w:bCs/>
        </w:rPr>
        <w:t xml:space="preserve"> с учётом зафиксированной цены за 1 кг и оформляют соответствующее допол</w:t>
      </w:r>
      <w:r>
        <w:rPr>
          <w:bCs/>
        </w:rPr>
        <w:t xml:space="preserve">нительное соглашение (не более </w:t>
      </w:r>
      <w:r w:rsidRPr="00730401">
        <w:rPr>
          <w:bCs/>
        </w:rPr>
        <w:t>1</w:t>
      </w:r>
      <w:r>
        <w:rPr>
          <w:bCs/>
        </w:rPr>
        <w:t>0 % (десяти процентов)</w:t>
      </w:r>
      <w:r w:rsidRPr="004A7122">
        <w:rPr>
          <w:bCs/>
        </w:rPr>
        <w:t xml:space="preserve"> первоначального объёма в сумме по всем предлагаемым дополнительным соглашениям с сохр</w:t>
      </w:r>
      <w:r>
        <w:rPr>
          <w:bCs/>
        </w:rPr>
        <w:t>анением начальных цен за 1 кг</w:t>
      </w:r>
      <w:r w:rsidRPr="004A7122">
        <w:rPr>
          <w:bCs/>
        </w:rPr>
        <w:t xml:space="preserve"> трубопровода).</w:t>
      </w:r>
    </w:p>
    <w:p w:rsidR="00F529F9" w:rsidRDefault="00F529F9" w:rsidP="00C7614E">
      <w:pPr>
        <w:tabs>
          <w:tab w:val="left" w:pos="0"/>
        </w:tabs>
        <w:autoSpaceDE w:val="0"/>
        <w:autoSpaceDN w:val="0"/>
        <w:adjustRightInd w:val="0"/>
        <w:spacing w:after="120"/>
        <w:ind w:firstLine="709"/>
        <w:jc w:val="both"/>
        <w:rPr>
          <w:bCs/>
        </w:rPr>
      </w:pPr>
      <w:r w:rsidRPr="004A7122">
        <w:rPr>
          <w:bCs/>
        </w:rPr>
        <w:t>В документации завода-изготовителя указывается масса деталей в соответствии с действующей нормативной документацией.</w:t>
      </w:r>
    </w:p>
    <w:p w:rsidR="00F529F9" w:rsidRPr="002120B7" w:rsidRDefault="00F529F9" w:rsidP="00C7614E">
      <w:pPr>
        <w:tabs>
          <w:tab w:val="left" w:pos="0"/>
        </w:tabs>
        <w:autoSpaceDE w:val="0"/>
        <w:autoSpaceDN w:val="0"/>
        <w:adjustRightInd w:val="0"/>
        <w:spacing w:after="120"/>
        <w:ind w:firstLine="709"/>
        <w:jc w:val="both"/>
        <w:rPr>
          <w:bCs/>
        </w:rPr>
      </w:pPr>
      <w:r w:rsidRPr="002120B7">
        <w:rPr>
          <w:bCs/>
        </w:rPr>
        <w:t xml:space="preserve">3.2.2. </w:t>
      </w:r>
      <w:r>
        <w:rPr>
          <w:bCs/>
        </w:rPr>
        <w:t xml:space="preserve">В исключительном случае после согласования </w:t>
      </w:r>
      <w:r w:rsidRPr="004A7122">
        <w:t>РКД, Детальных описей/Комплектовочных ведомостей</w:t>
      </w:r>
      <w:r>
        <w:rPr>
          <w:bCs/>
        </w:rPr>
        <w:t xml:space="preserve"> </w:t>
      </w:r>
      <w:r w:rsidRPr="002120B7">
        <w:rPr>
          <w:bCs/>
        </w:rPr>
        <w:t xml:space="preserve">при наличии соответствующего </w:t>
      </w:r>
      <w:r>
        <w:rPr>
          <w:bCs/>
        </w:rPr>
        <w:t xml:space="preserve">письменного </w:t>
      </w:r>
      <w:r w:rsidRPr="002120B7">
        <w:rPr>
          <w:bCs/>
        </w:rPr>
        <w:t>согласования Покупателя</w:t>
      </w:r>
      <w:r w:rsidRPr="00222854">
        <w:rPr>
          <w:bCs/>
        </w:rPr>
        <w:t>, Генпроектировщика, Проектировщика</w:t>
      </w:r>
      <w:r>
        <w:rPr>
          <w:bCs/>
        </w:rPr>
        <w:t xml:space="preserve"> применение</w:t>
      </w:r>
      <w:r w:rsidRPr="002120B7">
        <w:rPr>
          <w:bCs/>
        </w:rPr>
        <w:t xml:space="preserve"> Поставщиком непроектных материалов </w:t>
      </w:r>
      <w:r>
        <w:rPr>
          <w:bCs/>
        </w:rPr>
        <w:t xml:space="preserve">допускается при соблюдении следующих условий: </w:t>
      </w:r>
    </w:p>
    <w:p w:rsidR="00F529F9" w:rsidRPr="00725690" w:rsidRDefault="00F529F9" w:rsidP="00C7614E">
      <w:pPr>
        <w:tabs>
          <w:tab w:val="left" w:pos="0"/>
        </w:tabs>
        <w:autoSpaceDE w:val="0"/>
        <w:autoSpaceDN w:val="0"/>
        <w:adjustRightInd w:val="0"/>
        <w:ind w:firstLine="709"/>
        <w:jc w:val="both"/>
        <w:rPr>
          <w:bCs/>
        </w:rPr>
      </w:pPr>
      <w:r>
        <w:rPr>
          <w:bCs/>
        </w:rPr>
        <w:t>- п</w:t>
      </w:r>
      <w:r w:rsidRPr="002120B7">
        <w:rPr>
          <w:bCs/>
        </w:rPr>
        <w:t xml:space="preserve">ри увеличении массы трубопровода </w:t>
      </w:r>
      <w:r>
        <w:rPr>
          <w:bCs/>
        </w:rPr>
        <w:t xml:space="preserve">вследствие применения Поставщиком непроектных материалов </w:t>
      </w:r>
      <w:r w:rsidRPr="002120B7">
        <w:rPr>
          <w:bCs/>
        </w:rPr>
        <w:t>Поставщик осуществляет поставку Покупателю без изменения стоимости трубопровода по Договору</w:t>
      </w:r>
      <w:r>
        <w:rPr>
          <w:bCs/>
        </w:rPr>
        <w:t xml:space="preserve">, но с уменьшением цены за 1 кг </w:t>
      </w:r>
      <w:r w:rsidRPr="002120B7">
        <w:rPr>
          <w:bCs/>
        </w:rPr>
        <w:t>трубопровода</w:t>
      </w:r>
      <w:r>
        <w:rPr>
          <w:bCs/>
        </w:rPr>
        <w:t xml:space="preserve">, масса которого изменяется. </w:t>
      </w:r>
    </w:p>
    <w:p w:rsidR="00F529F9" w:rsidRPr="008303D7" w:rsidRDefault="00F529F9" w:rsidP="00C7614E">
      <w:pPr>
        <w:tabs>
          <w:tab w:val="left" w:pos="0"/>
        </w:tabs>
        <w:autoSpaceDE w:val="0"/>
        <w:autoSpaceDN w:val="0"/>
        <w:adjustRightInd w:val="0"/>
        <w:spacing w:after="120"/>
        <w:ind w:firstLine="709"/>
        <w:jc w:val="both"/>
        <w:rPr>
          <w:bCs/>
        </w:rPr>
      </w:pPr>
      <w:r>
        <w:rPr>
          <w:bCs/>
        </w:rPr>
        <w:t>При этом при последующих поставках трубопроводов по Договору, по которым не применялись изменения массы трубопровода вследствие применения Поставщиком непроектных материалов, используются цены за 1 кг трубопровода, зафиксированные в первоначальных Спецификациях № 1 и 2 (Приложение № 1.1 и 1.2 к Договору)</w:t>
      </w:r>
      <w:r w:rsidRPr="008303D7">
        <w:rPr>
          <w:bCs/>
        </w:rPr>
        <w:t>.</w:t>
      </w:r>
    </w:p>
    <w:p w:rsidR="00F529F9" w:rsidRDefault="00F529F9" w:rsidP="00C7614E">
      <w:pPr>
        <w:tabs>
          <w:tab w:val="left" w:pos="0"/>
        </w:tabs>
        <w:autoSpaceDE w:val="0"/>
        <w:autoSpaceDN w:val="0"/>
        <w:adjustRightInd w:val="0"/>
        <w:spacing w:after="120"/>
        <w:ind w:firstLine="709"/>
        <w:jc w:val="both"/>
        <w:rPr>
          <w:bCs/>
        </w:rPr>
      </w:pPr>
      <w:r>
        <w:rPr>
          <w:bCs/>
        </w:rPr>
        <w:t>-</w:t>
      </w:r>
      <w:r w:rsidRPr="002120B7">
        <w:rPr>
          <w:bCs/>
        </w:rPr>
        <w:t xml:space="preserve"> при уменьшении массы трубопровода </w:t>
      </w:r>
      <w:r>
        <w:rPr>
          <w:bCs/>
        </w:rPr>
        <w:t xml:space="preserve">вследствие применения Поставщиком непроектных материалов </w:t>
      </w:r>
      <w:r w:rsidRPr="002120B7">
        <w:rPr>
          <w:bCs/>
        </w:rPr>
        <w:t>Поставщик осуществляет поставку трубопровода с учётом зафиксированной цены за 1 кг по Договору и уменьшением стоимости трубопровода по Договору</w:t>
      </w:r>
      <w:r>
        <w:rPr>
          <w:bCs/>
        </w:rPr>
        <w:t>;</w:t>
      </w:r>
    </w:p>
    <w:p w:rsidR="00F529F9" w:rsidRDefault="00F529F9" w:rsidP="00C7614E">
      <w:pPr>
        <w:tabs>
          <w:tab w:val="left" w:pos="0"/>
        </w:tabs>
        <w:autoSpaceDE w:val="0"/>
        <w:autoSpaceDN w:val="0"/>
        <w:adjustRightInd w:val="0"/>
        <w:spacing w:after="120"/>
        <w:ind w:firstLine="709"/>
        <w:jc w:val="both"/>
        <w:rPr>
          <w:bCs/>
        </w:rPr>
      </w:pPr>
      <w:r>
        <w:rPr>
          <w:bCs/>
        </w:rPr>
        <w:t xml:space="preserve">- заключения между Поставщиком и Покупателем соглашения о компенсации затрат Покупателя, связанных с необходимостью </w:t>
      </w:r>
      <w:r w:rsidRPr="00CF6C3C">
        <w:rPr>
          <w:bCs/>
        </w:rPr>
        <w:t xml:space="preserve">повторного рассмотрения </w:t>
      </w:r>
      <w:r w:rsidRPr="00CF6C3C">
        <w:t>РКД, Детальных описей/Комплектовочных ведомостей и</w:t>
      </w:r>
      <w:r>
        <w:rPr>
          <w:bCs/>
        </w:rPr>
        <w:t xml:space="preserve"> внесения изменений в проектн</w:t>
      </w:r>
      <w:r w:rsidRPr="00CF6C3C">
        <w:rPr>
          <w:bCs/>
        </w:rPr>
        <w:t>ую</w:t>
      </w:r>
      <w:r>
        <w:rPr>
          <w:bCs/>
        </w:rPr>
        <w:t xml:space="preserve"> документацию; </w:t>
      </w:r>
    </w:p>
    <w:p w:rsidR="00F529F9" w:rsidRDefault="00F529F9" w:rsidP="00C7614E">
      <w:pPr>
        <w:tabs>
          <w:tab w:val="left" w:pos="0"/>
        </w:tabs>
        <w:autoSpaceDE w:val="0"/>
        <w:autoSpaceDN w:val="0"/>
        <w:adjustRightInd w:val="0"/>
        <w:spacing w:after="120"/>
        <w:ind w:firstLine="709"/>
        <w:jc w:val="both"/>
        <w:rPr>
          <w:bCs/>
        </w:rPr>
      </w:pPr>
      <w:r>
        <w:rPr>
          <w:bCs/>
        </w:rPr>
        <w:t xml:space="preserve">- заключения между Поставщиком и Покупателем дополнительного соглашения к данному договору об </w:t>
      </w:r>
      <w:r w:rsidRPr="002120B7">
        <w:rPr>
          <w:bCs/>
        </w:rPr>
        <w:t>изменени</w:t>
      </w:r>
      <w:r>
        <w:rPr>
          <w:bCs/>
        </w:rPr>
        <w:t>и массы трубопровода.</w:t>
      </w:r>
    </w:p>
    <w:p w:rsidR="00F529F9" w:rsidRDefault="00F529F9" w:rsidP="00C7614E">
      <w:pPr>
        <w:tabs>
          <w:tab w:val="left" w:pos="0"/>
        </w:tabs>
        <w:autoSpaceDE w:val="0"/>
        <w:autoSpaceDN w:val="0"/>
        <w:adjustRightInd w:val="0"/>
        <w:spacing w:after="120"/>
        <w:ind w:firstLine="709"/>
        <w:jc w:val="both"/>
        <w:rPr>
          <w:bCs/>
        </w:rPr>
      </w:pPr>
      <w:r w:rsidRPr="004A7122">
        <w:rPr>
          <w:bCs/>
        </w:rPr>
        <w:t>В документации завода-изготовителя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F529F9" w:rsidRPr="004A7122" w:rsidRDefault="00F529F9" w:rsidP="00C7614E">
      <w:pPr>
        <w:tabs>
          <w:tab w:val="left" w:pos="0"/>
        </w:tabs>
        <w:autoSpaceDE w:val="0"/>
        <w:autoSpaceDN w:val="0"/>
        <w:adjustRightInd w:val="0"/>
        <w:spacing w:after="120"/>
        <w:ind w:firstLine="709"/>
        <w:jc w:val="both"/>
        <w:rPr>
          <w:bCs/>
          <w:szCs w:val="28"/>
        </w:rPr>
      </w:pPr>
      <w:r w:rsidRPr="004A7122">
        <w:rPr>
          <w:bCs/>
        </w:rPr>
        <w:t xml:space="preserve">3.3 Объем, технические характеристики и перечень изготавливаемых и поставляемых трубопроводов, указанные в </w:t>
      </w:r>
      <w:r w:rsidRPr="00943990">
        <w:t>Спецификациях № 1 и 2 (При</w:t>
      </w:r>
      <w:r>
        <w:t>ложения № 1.1 и 1.2 к Договору)</w:t>
      </w:r>
      <w:r w:rsidRPr="004A7122">
        <w:rPr>
          <w:bCs/>
        </w:rPr>
        <w:t>,</w:t>
      </w:r>
      <w:r>
        <w:rPr>
          <w:bCs/>
        </w:rPr>
        <w:t xml:space="preserve"> </w:t>
      </w:r>
      <w:r w:rsidRPr="004A7122">
        <w:rPr>
          <w:bCs/>
        </w:rPr>
        <w:t>может быть изменен только по взаимному согласованию Сторон путем подписания соответствующих дополнительных соглашений к Договору.</w:t>
      </w:r>
    </w:p>
    <w:p w:rsidR="00F529F9" w:rsidRPr="004A7122" w:rsidRDefault="00F529F9" w:rsidP="00C7614E">
      <w:pPr>
        <w:pStyle w:val="BodyText2"/>
        <w:tabs>
          <w:tab w:val="left" w:pos="0"/>
        </w:tabs>
        <w:spacing w:after="60" w:line="240" w:lineRule="auto"/>
        <w:ind w:right="113" w:firstLine="709"/>
        <w:jc w:val="both"/>
        <w:rPr>
          <w:bCs/>
        </w:rPr>
      </w:pPr>
      <w:r w:rsidRPr="004A7122">
        <w:rPr>
          <w:szCs w:val="28"/>
        </w:rPr>
        <w:t xml:space="preserve">3.4. </w:t>
      </w:r>
      <w:r w:rsidRPr="004A7122">
        <w:rPr>
          <w:bCs/>
          <w:szCs w:val="28"/>
        </w:rPr>
        <w:t xml:space="preserve">Общая </w:t>
      </w:r>
      <w:r w:rsidRPr="004A7122">
        <w:rPr>
          <w:bCs/>
        </w:rPr>
        <w:t>цена Договора включает в себя все расходы Поставщика, связанные с исполнением своих обязательств по Договору, в частности, с:</w:t>
      </w:r>
    </w:p>
    <w:p w:rsidR="00F529F9" w:rsidRPr="004A7122" w:rsidRDefault="00F529F9" w:rsidP="00C7614E">
      <w:pPr>
        <w:pStyle w:val="BodyText2"/>
        <w:tabs>
          <w:tab w:val="left" w:pos="0"/>
          <w:tab w:val="left" w:pos="284"/>
        </w:tabs>
        <w:spacing w:after="60" w:line="240" w:lineRule="auto"/>
        <w:ind w:right="113"/>
        <w:jc w:val="both"/>
        <w:rPr>
          <w:bCs/>
        </w:rPr>
      </w:pPr>
      <w:r w:rsidRPr="004A7122">
        <w:rPr>
          <w:bCs/>
        </w:rPr>
        <w:t>- разработкой и согласованием с Покупателем, Проектировщиком и Разработчиком ТП РУ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F529F9" w:rsidRPr="004A7122" w:rsidRDefault="00F529F9" w:rsidP="00C7614E">
      <w:pPr>
        <w:pStyle w:val="BodyText2"/>
        <w:tabs>
          <w:tab w:val="left" w:pos="0"/>
          <w:tab w:val="left" w:pos="284"/>
        </w:tabs>
        <w:spacing w:after="60" w:line="240" w:lineRule="auto"/>
        <w:ind w:right="113"/>
        <w:jc w:val="both"/>
        <w:rPr>
          <w:bCs/>
        </w:rPr>
      </w:pPr>
      <w:r w:rsidRPr="004A7122">
        <w:rPr>
          <w:bCs/>
        </w:rPr>
        <w:t>- разработкой и согласованием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
    <w:p w:rsidR="00F529F9" w:rsidRPr="004A7122" w:rsidRDefault="00F529F9" w:rsidP="00C7614E">
      <w:pPr>
        <w:pStyle w:val="BodyText2"/>
        <w:tabs>
          <w:tab w:val="left" w:pos="0"/>
          <w:tab w:val="left" w:pos="284"/>
        </w:tabs>
        <w:spacing w:after="60" w:line="240" w:lineRule="auto"/>
        <w:ind w:right="113"/>
        <w:jc w:val="both"/>
        <w:rPr>
          <w:bCs/>
          <w:i/>
        </w:rPr>
      </w:pPr>
      <w:r w:rsidRPr="004A7122">
        <w:rPr>
          <w:bCs/>
        </w:rPr>
        <w:t xml:space="preserve">- предоставлением РКД, </w:t>
      </w:r>
      <w:r w:rsidRPr="004A7122">
        <w:t xml:space="preserve">Детальных описей/Комплектовочных ведомостей; </w:t>
      </w:r>
    </w:p>
    <w:p w:rsidR="00F529F9" w:rsidRPr="004A7122" w:rsidRDefault="00F529F9" w:rsidP="00C7614E">
      <w:pPr>
        <w:pStyle w:val="BodyText2"/>
        <w:numPr>
          <w:ilvl w:val="0"/>
          <w:numId w:val="15"/>
        </w:numPr>
        <w:tabs>
          <w:tab w:val="left" w:pos="0"/>
          <w:tab w:val="left" w:pos="284"/>
        </w:tabs>
        <w:spacing w:after="60" w:line="240" w:lineRule="auto"/>
        <w:ind w:left="0" w:right="113" w:firstLine="0"/>
        <w:jc w:val="both"/>
        <w:rPr>
          <w:bCs/>
        </w:rPr>
      </w:pPr>
      <w:r w:rsidRPr="004A7122">
        <w:rPr>
          <w:bCs/>
        </w:rPr>
        <w:t>выполнением требований по обеспечению качества, в том числе, с разработкой и согласованием соответствующей документации;</w:t>
      </w:r>
    </w:p>
    <w:p w:rsidR="00F529F9" w:rsidRPr="004A7122" w:rsidRDefault="00F529F9" w:rsidP="00C7614E">
      <w:pPr>
        <w:pStyle w:val="BodyText2"/>
        <w:numPr>
          <w:ilvl w:val="0"/>
          <w:numId w:val="15"/>
        </w:numPr>
        <w:tabs>
          <w:tab w:val="left" w:pos="0"/>
          <w:tab w:val="left" w:pos="284"/>
        </w:tabs>
        <w:spacing w:after="60" w:line="240" w:lineRule="auto"/>
        <w:ind w:left="0" w:right="113" w:firstLine="0"/>
        <w:jc w:val="both"/>
        <w:rPr>
          <w:bCs/>
        </w:rPr>
      </w:pPr>
      <w:r w:rsidRPr="004A7122">
        <w:rPr>
          <w:bCs/>
        </w:rPr>
        <w:t xml:space="preserve">изготовлением, испытаниями, сертификацией трубопроводов; </w:t>
      </w:r>
    </w:p>
    <w:p w:rsidR="00F529F9" w:rsidRPr="004A7122" w:rsidRDefault="00F529F9" w:rsidP="00C7614E">
      <w:pPr>
        <w:widowControl w:val="0"/>
        <w:shd w:val="clear" w:color="auto" w:fill="FFFFFF"/>
        <w:autoSpaceDE w:val="0"/>
        <w:autoSpaceDN w:val="0"/>
        <w:adjustRightInd w:val="0"/>
        <w:jc w:val="both"/>
      </w:pPr>
      <w:r w:rsidRPr="004A7122">
        <w:rPr>
          <w:spacing w:val="-1"/>
        </w:rPr>
        <w:t>- приемочными испытаниями головных образцов в соответствии с ГОСТ 15.005-86;</w:t>
      </w:r>
    </w:p>
    <w:p w:rsidR="00F529F9" w:rsidRPr="004A7122" w:rsidRDefault="00F529F9" w:rsidP="00C7614E">
      <w:pPr>
        <w:pStyle w:val="BodyText2"/>
        <w:numPr>
          <w:ilvl w:val="0"/>
          <w:numId w:val="15"/>
        </w:numPr>
        <w:tabs>
          <w:tab w:val="left" w:pos="0"/>
          <w:tab w:val="left" w:pos="284"/>
        </w:tabs>
        <w:spacing w:after="60" w:line="240" w:lineRule="auto"/>
        <w:ind w:left="0" w:right="113" w:firstLine="0"/>
        <w:jc w:val="both"/>
        <w:rPr>
          <w:bCs/>
        </w:rPr>
      </w:pPr>
      <w:r w:rsidRPr="004A7122">
        <w:rPr>
          <w:bCs/>
        </w:rPr>
        <w:t>обеспечением комплектности поставки трубопроводов в соответствии с условиями Договора, обеспечением качества и его контроля, консервацией, упаковкой трубопроводов в грузовые места и маркировкой грузовых мест;</w:t>
      </w:r>
    </w:p>
    <w:p w:rsidR="00F529F9" w:rsidRPr="004A7122" w:rsidRDefault="00F529F9" w:rsidP="00C7614E">
      <w:pPr>
        <w:pStyle w:val="BodyText2"/>
        <w:numPr>
          <w:ilvl w:val="0"/>
          <w:numId w:val="15"/>
        </w:numPr>
        <w:tabs>
          <w:tab w:val="left" w:pos="0"/>
          <w:tab w:val="left" w:pos="284"/>
        </w:tabs>
        <w:spacing w:after="60" w:line="240" w:lineRule="auto"/>
        <w:ind w:left="0" w:right="113" w:firstLine="0"/>
        <w:jc w:val="both"/>
        <w:rPr>
          <w:bCs/>
        </w:rPr>
      </w:pPr>
      <w:r w:rsidRPr="004A7122">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F529F9" w:rsidRPr="004A7122" w:rsidRDefault="00F529F9" w:rsidP="00C7614E">
      <w:pPr>
        <w:pStyle w:val="BodyText2"/>
        <w:numPr>
          <w:ilvl w:val="0"/>
          <w:numId w:val="15"/>
        </w:numPr>
        <w:tabs>
          <w:tab w:val="left" w:pos="0"/>
          <w:tab w:val="left" w:pos="284"/>
        </w:tabs>
        <w:spacing w:after="60" w:line="240" w:lineRule="auto"/>
        <w:ind w:left="0" w:right="113" w:firstLine="0"/>
        <w:jc w:val="both"/>
        <w:rPr>
          <w:bCs/>
        </w:rPr>
      </w:pPr>
      <w:r w:rsidRPr="004A7122">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F529F9" w:rsidRPr="004A7122" w:rsidRDefault="00F529F9" w:rsidP="00C7614E">
      <w:pPr>
        <w:pStyle w:val="BodyText2"/>
        <w:numPr>
          <w:ilvl w:val="0"/>
          <w:numId w:val="15"/>
        </w:numPr>
        <w:tabs>
          <w:tab w:val="left" w:pos="0"/>
          <w:tab w:val="left" w:pos="284"/>
        </w:tabs>
        <w:spacing w:after="60" w:line="240" w:lineRule="auto"/>
        <w:ind w:left="0" w:right="113" w:firstLine="0"/>
        <w:jc w:val="both"/>
        <w:rPr>
          <w:bCs/>
        </w:rPr>
      </w:pPr>
      <w:r w:rsidRPr="004A7122">
        <w:rPr>
          <w:bCs/>
        </w:rPr>
        <w:t xml:space="preserve">доставкой </w:t>
      </w:r>
      <w:r w:rsidRPr="004A7122">
        <w:t>трубопроводов</w:t>
      </w:r>
      <w:r w:rsidRPr="004A7122">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F529F9" w:rsidRPr="004A7122" w:rsidRDefault="00F529F9" w:rsidP="00C7614E">
      <w:pPr>
        <w:pStyle w:val="BodyText2"/>
        <w:numPr>
          <w:ilvl w:val="0"/>
          <w:numId w:val="15"/>
        </w:numPr>
        <w:tabs>
          <w:tab w:val="left" w:pos="0"/>
          <w:tab w:val="left" w:pos="284"/>
        </w:tabs>
        <w:spacing w:after="60" w:line="240" w:lineRule="auto"/>
        <w:ind w:left="0" w:right="113" w:firstLine="0"/>
        <w:jc w:val="both"/>
        <w:rPr>
          <w:bCs/>
        </w:rPr>
      </w:pPr>
      <w:r w:rsidRPr="004A7122">
        <w:t>выгрузкой трубопроводов в Месте доставки;</w:t>
      </w:r>
    </w:p>
    <w:p w:rsidR="00F529F9" w:rsidRPr="004A7122" w:rsidRDefault="00F529F9" w:rsidP="00C7614E">
      <w:pPr>
        <w:pStyle w:val="BodyText2"/>
        <w:numPr>
          <w:ilvl w:val="0"/>
          <w:numId w:val="15"/>
        </w:numPr>
        <w:tabs>
          <w:tab w:val="left" w:pos="0"/>
          <w:tab w:val="left" w:pos="284"/>
        </w:tabs>
        <w:spacing w:after="60" w:line="240" w:lineRule="auto"/>
        <w:ind w:left="0" w:right="113" w:firstLine="0"/>
        <w:jc w:val="both"/>
        <w:rPr>
          <w:bCs/>
        </w:rPr>
      </w:pPr>
      <w:r w:rsidRPr="004A7122">
        <w:rPr>
          <w:bCs/>
        </w:rPr>
        <w:t>возвратом, при необходимости, тары, привлеченных/арендованных для доставки грузовых мест контейнеров и т.п.;</w:t>
      </w:r>
    </w:p>
    <w:p w:rsidR="00F529F9" w:rsidRPr="004A7122" w:rsidRDefault="00F529F9" w:rsidP="00C7614E">
      <w:pPr>
        <w:pStyle w:val="BodyText2"/>
        <w:numPr>
          <w:ilvl w:val="0"/>
          <w:numId w:val="16"/>
        </w:numPr>
        <w:tabs>
          <w:tab w:val="left" w:pos="0"/>
          <w:tab w:val="left" w:pos="284"/>
        </w:tabs>
        <w:spacing w:after="60" w:line="240" w:lineRule="auto"/>
        <w:ind w:left="0" w:right="113" w:firstLine="0"/>
        <w:jc w:val="both"/>
        <w:rPr>
          <w:bCs/>
        </w:rPr>
      </w:pPr>
      <w:r w:rsidRPr="004A7122">
        <w:rPr>
          <w:bCs/>
        </w:rPr>
        <w:t>гарантийным обслуживанием и ремонтом трубопроводов в гарантийный период;</w:t>
      </w:r>
    </w:p>
    <w:p w:rsidR="00F529F9" w:rsidRPr="004A7122" w:rsidRDefault="00F529F9" w:rsidP="00C7614E">
      <w:pPr>
        <w:tabs>
          <w:tab w:val="left" w:pos="0"/>
          <w:tab w:val="left" w:pos="284"/>
        </w:tabs>
        <w:autoSpaceDE w:val="0"/>
        <w:autoSpaceDN w:val="0"/>
        <w:adjustRightInd w:val="0"/>
        <w:spacing w:after="120"/>
        <w:jc w:val="both"/>
        <w:rPr>
          <w:color w:val="000000"/>
        </w:rPr>
      </w:pPr>
      <w:r w:rsidRPr="004A7122">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F529F9" w:rsidRPr="00F5718D" w:rsidRDefault="00F529F9" w:rsidP="00C7614E">
      <w:pPr>
        <w:numPr>
          <w:ilvl w:val="0"/>
          <w:numId w:val="15"/>
        </w:numPr>
        <w:tabs>
          <w:tab w:val="left" w:pos="0"/>
          <w:tab w:val="left" w:pos="284"/>
        </w:tabs>
        <w:autoSpaceDE w:val="0"/>
        <w:autoSpaceDN w:val="0"/>
        <w:adjustRightInd w:val="0"/>
        <w:spacing w:after="120"/>
        <w:ind w:left="0" w:firstLine="0"/>
        <w:jc w:val="both"/>
        <w:rPr>
          <w:bCs/>
          <w:color w:val="000000"/>
        </w:rPr>
      </w:pPr>
      <w:r w:rsidRPr="00F5718D">
        <w:rPr>
          <w:bCs/>
          <w:color w:val="000000"/>
        </w:rPr>
        <w:t>оформлением сертификата происхождения;</w:t>
      </w:r>
    </w:p>
    <w:p w:rsidR="00F529F9" w:rsidRPr="0091078B" w:rsidRDefault="00F529F9" w:rsidP="00C7614E">
      <w:pPr>
        <w:numPr>
          <w:ilvl w:val="0"/>
          <w:numId w:val="15"/>
        </w:numPr>
        <w:tabs>
          <w:tab w:val="left" w:pos="0"/>
          <w:tab w:val="left" w:pos="284"/>
        </w:tabs>
        <w:autoSpaceDE w:val="0"/>
        <w:autoSpaceDN w:val="0"/>
        <w:adjustRightInd w:val="0"/>
        <w:spacing w:after="120"/>
        <w:ind w:left="0" w:firstLine="0"/>
        <w:jc w:val="both"/>
        <w:rPr>
          <w:bCs/>
          <w:color w:val="000000"/>
        </w:rPr>
      </w:pPr>
      <w:r w:rsidRPr="00F5718D">
        <w:rPr>
          <w:bCs/>
          <w:color w:val="000000"/>
        </w:rPr>
        <w:t xml:space="preserve">оформлением сертификата антисептической обработки </w:t>
      </w:r>
      <w:r>
        <w:rPr>
          <w:bCs/>
          <w:color w:val="000000"/>
        </w:rPr>
        <w:t>пиломатериалов</w:t>
      </w:r>
      <w:r w:rsidRPr="00F5718D">
        <w:rPr>
          <w:bCs/>
          <w:color w:val="000000"/>
        </w:rPr>
        <w:t xml:space="preserve"> упаковки;</w:t>
      </w:r>
    </w:p>
    <w:p w:rsidR="00F529F9" w:rsidRPr="0012133A" w:rsidRDefault="00F529F9" w:rsidP="00C7614E">
      <w:pPr>
        <w:numPr>
          <w:ilvl w:val="0"/>
          <w:numId w:val="15"/>
        </w:numPr>
        <w:tabs>
          <w:tab w:val="left" w:pos="0"/>
          <w:tab w:val="left" w:pos="284"/>
        </w:tabs>
        <w:autoSpaceDE w:val="0"/>
        <w:autoSpaceDN w:val="0"/>
        <w:adjustRightInd w:val="0"/>
        <w:spacing w:after="120"/>
        <w:ind w:left="0" w:firstLine="0"/>
        <w:jc w:val="both"/>
        <w:rPr>
          <w:bCs/>
        </w:rPr>
      </w:pPr>
      <w:r w:rsidRPr="0091078B">
        <w:rPr>
          <w:bCs/>
          <w:color w:val="000000"/>
        </w:rPr>
        <w:t>изготовлен</w:t>
      </w:r>
      <w:r>
        <w:rPr>
          <w:bCs/>
          <w:color w:val="000000"/>
        </w:rPr>
        <w:t>ием и нанесением на поставляемые трубопроводы</w:t>
      </w:r>
      <w:r w:rsidRPr="0091078B">
        <w:rPr>
          <w:bCs/>
          <w:color w:val="000000"/>
        </w:rPr>
        <w:t xml:space="preserve"> этикеток штрих-кода в соответствии со Стандартом маркировки поставляемого оборудования (Приложение №</w:t>
      </w:r>
      <w:r>
        <w:rPr>
          <w:bCs/>
          <w:color w:val="000000"/>
        </w:rPr>
        <w:t xml:space="preserve"> 22</w:t>
      </w:r>
      <w:r w:rsidRPr="0091078B">
        <w:rPr>
          <w:bCs/>
          <w:color w:val="000000"/>
        </w:rPr>
        <w:t xml:space="preserve"> к настоящему Договору) и Техническими условиями к этике</w:t>
      </w:r>
      <w:r>
        <w:rPr>
          <w:bCs/>
          <w:color w:val="000000"/>
        </w:rPr>
        <w:t xml:space="preserve">ткам штрих-кода (Приложение </w:t>
      </w:r>
      <w:r>
        <w:rPr>
          <w:bCs/>
          <w:color w:val="000000"/>
        </w:rPr>
        <w:br/>
        <w:t>№ 23</w:t>
      </w:r>
      <w:r w:rsidRPr="0091078B">
        <w:rPr>
          <w:bCs/>
          <w:color w:val="000000"/>
        </w:rPr>
        <w:t xml:space="preserve"> к настоящему Договору);</w:t>
      </w:r>
    </w:p>
    <w:p w:rsidR="00F529F9" w:rsidRPr="00F5718D" w:rsidRDefault="00F529F9" w:rsidP="00C7614E">
      <w:pPr>
        <w:numPr>
          <w:ilvl w:val="0"/>
          <w:numId w:val="15"/>
        </w:numPr>
        <w:tabs>
          <w:tab w:val="left" w:pos="0"/>
          <w:tab w:val="left" w:pos="284"/>
        </w:tabs>
        <w:autoSpaceDE w:val="0"/>
        <w:autoSpaceDN w:val="0"/>
        <w:adjustRightInd w:val="0"/>
        <w:spacing w:after="120"/>
        <w:ind w:left="0" w:firstLine="0"/>
        <w:jc w:val="both"/>
        <w:rPr>
          <w:bCs/>
        </w:rPr>
      </w:pPr>
      <w:r w:rsidRPr="00F5718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F529F9" w:rsidRPr="00F5718D" w:rsidRDefault="00F529F9" w:rsidP="00C7614E">
      <w:pPr>
        <w:tabs>
          <w:tab w:val="left" w:pos="0"/>
          <w:tab w:val="left" w:pos="284"/>
        </w:tabs>
        <w:autoSpaceDE w:val="0"/>
        <w:autoSpaceDN w:val="0"/>
        <w:adjustRightInd w:val="0"/>
        <w:spacing w:after="120"/>
        <w:ind w:firstLine="720"/>
        <w:jc w:val="both"/>
        <w:rPr>
          <w:bCs/>
          <w:color w:val="000000"/>
        </w:rPr>
      </w:pPr>
      <w:r w:rsidRPr="00F5718D">
        <w:rPr>
          <w:bCs/>
          <w:color w:val="000000"/>
        </w:rPr>
        <w:t>При этом, если Поставщик примет решение о страховании трубопроводов на период их транспортировки на Белорусскую АЭС, расходы на указанное страхование не входят в Цену Договора и не подлежат компенсации Покупателем.</w:t>
      </w:r>
    </w:p>
    <w:p w:rsidR="00F529F9" w:rsidRPr="00F5718D" w:rsidRDefault="00F529F9" w:rsidP="00C7614E">
      <w:pPr>
        <w:tabs>
          <w:tab w:val="left" w:pos="0"/>
          <w:tab w:val="left" w:pos="284"/>
        </w:tabs>
        <w:autoSpaceDE w:val="0"/>
        <w:autoSpaceDN w:val="0"/>
        <w:adjustRightInd w:val="0"/>
        <w:spacing w:after="120"/>
        <w:ind w:firstLine="720"/>
        <w:jc w:val="both"/>
        <w:rPr>
          <w:bCs/>
        </w:rPr>
      </w:pPr>
      <w:r w:rsidRPr="00F5718D">
        <w:rPr>
          <w:bCs/>
          <w:color w:val="000000"/>
        </w:rPr>
        <w:t xml:space="preserve">3.5. </w:t>
      </w:r>
      <w:r w:rsidRPr="00F5718D">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F529F9" w:rsidRPr="00F5718D" w:rsidRDefault="00F529F9" w:rsidP="00C7614E">
      <w:pPr>
        <w:shd w:val="clear" w:color="auto" w:fill="FFFFFF"/>
        <w:tabs>
          <w:tab w:val="left" w:pos="0"/>
        </w:tabs>
        <w:ind w:left="120"/>
        <w:jc w:val="center"/>
        <w:rPr>
          <w:b/>
          <w:bCs/>
          <w:spacing w:val="-1"/>
        </w:rPr>
      </w:pPr>
    </w:p>
    <w:p w:rsidR="00F529F9" w:rsidRPr="00F5718D" w:rsidRDefault="00F529F9" w:rsidP="00C7614E">
      <w:pPr>
        <w:shd w:val="clear" w:color="auto" w:fill="FFFFFF"/>
        <w:tabs>
          <w:tab w:val="left" w:pos="0"/>
        </w:tabs>
        <w:ind w:left="120"/>
        <w:jc w:val="center"/>
        <w:rPr>
          <w:b/>
          <w:bCs/>
          <w:spacing w:val="-1"/>
        </w:rPr>
      </w:pPr>
      <w:r w:rsidRPr="00F5718D">
        <w:rPr>
          <w:b/>
          <w:bCs/>
          <w:spacing w:val="-1"/>
        </w:rPr>
        <w:t xml:space="preserve">Статья 4. Порядок и условия платежей </w:t>
      </w:r>
    </w:p>
    <w:p w:rsidR="00F529F9" w:rsidRPr="00F5718D" w:rsidRDefault="00F529F9" w:rsidP="00C7614E">
      <w:pPr>
        <w:shd w:val="clear" w:color="auto" w:fill="FFFFFF"/>
        <w:tabs>
          <w:tab w:val="left" w:pos="0"/>
        </w:tabs>
        <w:ind w:left="120"/>
        <w:jc w:val="center"/>
        <w:rPr>
          <w:b/>
          <w:bCs/>
          <w:spacing w:val="-1"/>
        </w:rPr>
      </w:pPr>
    </w:p>
    <w:p w:rsidR="00F529F9" w:rsidRPr="00F5718D" w:rsidRDefault="00F529F9" w:rsidP="00C7614E">
      <w:pPr>
        <w:pStyle w:val="BodyTextIndent"/>
        <w:widowControl w:val="0"/>
        <w:tabs>
          <w:tab w:val="left" w:pos="0"/>
        </w:tabs>
        <w:suppressAutoHyphens/>
        <w:ind w:left="0" w:firstLine="709"/>
        <w:jc w:val="both"/>
        <w:rPr>
          <w:bCs/>
          <w:szCs w:val="28"/>
        </w:rPr>
      </w:pPr>
      <w:r w:rsidRPr="00F5718D">
        <w:rPr>
          <w:bCs/>
          <w:szCs w:val="28"/>
        </w:rPr>
        <w:t>4.1. Покупатель оплачивает Поставщику Общую цену Договора соответствующую стоимости трубопроводов следующим образом:</w:t>
      </w:r>
    </w:p>
    <w:p w:rsidR="00F529F9" w:rsidRPr="00F5718D" w:rsidRDefault="00F529F9" w:rsidP="00C7614E">
      <w:pPr>
        <w:pStyle w:val="BodyTextIndent"/>
        <w:widowControl w:val="0"/>
        <w:tabs>
          <w:tab w:val="left" w:pos="0"/>
        </w:tabs>
        <w:suppressAutoHyphens/>
        <w:ind w:left="0" w:firstLine="709"/>
        <w:jc w:val="both"/>
        <w:rPr>
          <w:bCs/>
          <w:szCs w:val="28"/>
        </w:rPr>
      </w:pPr>
      <w:r w:rsidRPr="00F5718D">
        <w:rPr>
          <w:bCs/>
          <w:szCs w:val="28"/>
        </w:rPr>
        <w:t>4.1.1.</w:t>
      </w:r>
      <w:r w:rsidRPr="00F5718D">
        <w:rPr>
          <w:bCs/>
          <w:i/>
          <w:szCs w:val="28"/>
        </w:rPr>
        <w:t xml:space="preserve"> </w:t>
      </w:r>
      <w:r w:rsidRPr="00F5718D">
        <w:rPr>
          <w:bCs/>
          <w:szCs w:val="28"/>
        </w:rPr>
        <w:t>Авансовые платежи:</w:t>
      </w:r>
    </w:p>
    <w:p w:rsidR="00F529F9" w:rsidRPr="00F5718D" w:rsidRDefault="00F529F9" w:rsidP="00C7614E">
      <w:pPr>
        <w:pStyle w:val="BodyTextIndent"/>
        <w:widowControl w:val="0"/>
        <w:tabs>
          <w:tab w:val="left" w:pos="0"/>
        </w:tabs>
        <w:suppressAutoHyphens/>
        <w:ind w:left="0" w:firstLine="709"/>
        <w:jc w:val="both"/>
        <w:rPr>
          <w:bCs/>
          <w:szCs w:val="28"/>
        </w:rPr>
      </w:pPr>
      <w:r w:rsidRPr="00F5718D">
        <w:rPr>
          <w:bCs/>
          <w:szCs w:val="28"/>
        </w:rPr>
        <w:t>4.1.1.1. П</w:t>
      </w:r>
      <w:r w:rsidRPr="00F5718D">
        <w:t xml:space="preserve">о Спецификации № 1 (Приложение № 1.1 к Договору) авансовый платеж </w:t>
      </w:r>
      <w:r w:rsidRPr="00F5718D">
        <w:rPr>
          <w:bCs/>
          <w:szCs w:val="28"/>
        </w:rPr>
        <w:t xml:space="preserve">в размере 10% (десять процентов) от суммы </w:t>
      </w:r>
      <w:r w:rsidRPr="00F5718D">
        <w:t>Спецификации № 1 (Приложение № 1.1 к Договору)</w:t>
      </w:r>
      <w:r w:rsidRPr="00F5718D">
        <w:rPr>
          <w:bCs/>
          <w:szCs w:val="28"/>
        </w:rPr>
        <w:t xml:space="preserve">, что составляет ___________________________________(_________________________________) </w:t>
      </w:r>
      <w:r w:rsidRPr="00F5718D">
        <w:rPr>
          <w:bCs/>
          <w:i/>
          <w:szCs w:val="28"/>
        </w:rPr>
        <w:t>(сумма цифрами и сумма прописью)</w:t>
      </w:r>
      <w:r w:rsidRPr="00F5718D">
        <w:rPr>
          <w:bCs/>
          <w:szCs w:val="28"/>
        </w:rPr>
        <w:t xml:space="preserve"> в российских рублях, </w:t>
      </w:r>
      <w:r w:rsidRPr="00A23063">
        <w:t xml:space="preserve">кроме того </w:t>
      </w:r>
      <w:r w:rsidRPr="00F5718D">
        <w:rPr>
          <w:bCs/>
          <w:szCs w:val="28"/>
        </w:rPr>
        <w:t xml:space="preserve">НДС </w:t>
      </w:r>
      <w:r w:rsidRPr="00CC5648">
        <w:rPr>
          <w:bCs/>
          <w:szCs w:val="28"/>
        </w:rPr>
        <w:t>18</w:t>
      </w:r>
      <w:r w:rsidRPr="00F5718D">
        <w:rPr>
          <w:bCs/>
          <w:szCs w:val="28"/>
        </w:rPr>
        <w:t xml:space="preserve">% ______________(_____________________________) </w:t>
      </w:r>
      <w:r w:rsidRPr="00F5718D">
        <w:rPr>
          <w:bCs/>
          <w:i/>
          <w:szCs w:val="28"/>
        </w:rPr>
        <w:t>(указать ставку и сумму цифрами  и прописью)</w:t>
      </w:r>
      <w:r w:rsidRPr="00F5718D">
        <w:t xml:space="preserve"> в российских рублях, в</w:t>
      </w:r>
      <w:r w:rsidRPr="00F5718D">
        <w:rPr>
          <w:bCs/>
          <w:szCs w:val="28"/>
        </w:rPr>
        <w:t xml:space="preserve">сего ______________ (_________________________________) </w:t>
      </w:r>
      <w:r w:rsidRPr="00F5718D">
        <w:rPr>
          <w:bCs/>
          <w:i/>
          <w:szCs w:val="28"/>
        </w:rPr>
        <w:t>(сумма цифрами и прописью)</w:t>
      </w:r>
      <w:r w:rsidRPr="00F5718D">
        <w:rPr>
          <w:bCs/>
          <w:szCs w:val="28"/>
        </w:rPr>
        <w:t xml:space="preserve"> в российских рублях,</w:t>
      </w:r>
    </w:p>
    <w:p w:rsidR="00F529F9" w:rsidRPr="00F5718D" w:rsidRDefault="00F529F9" w:rsidP="00C7614E">
      <w:pPr>
        <w:pStyle w:val="BodyTextIndent"/>
        <w:widowControl w:val="0"/>
        <w:tabs>
          <w:tab w:val="left" w:pos="0"/>
        </w:tabs>
        <w:suppressAutoHyphens/>
        <w:ind w:left="0" w:firstLine="720"/>
        <w:jc w:val="both"/>
        <w:rPr>
          <w:bCs/>
          <w:szCs w:val="28"/>
        </w:rPr>
      </w:pPr>
      <w:r w:rsidRPr="00F5718D">
        <w:rPr>
          <w:bCs/>
          <w:szCs w:val="28"/>
        </w:rPr>
        <w:t>перечисляется Покупателем на расчетный счет Поставщика в течение 20 (двадцати) календарных дней с даты получения</w:t>
      </w:r>
      <w:r w:rsidRPr="00F5718D" w:rsidDel="003149F5">
        <w:rPr>
          <w:bCs/>
          <w:szCs w:val="28"/>
        </w:rPr>
        <w:t xml:space="preserve"> </w:t>
      </w:r>
      <w:r w:rsidRPr="00F5718D">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F529F9" w:rsidRPr="00F5718D" w:rsidRDefault="00F529F9" w:rsidP="00C7614E">
      <w:pPr>
        <w:pStyle w:val="BodyTextIndent"/>
        <w:widowControl w:val="0"/>
        <w:tabs>
          <w:tab w:val="left" w:pos="0"/>
        </w:tabs>
        <w:suppressAutoHyphens/>
        <w:ind w:left="0" w:firstLine="720"/>
        <w:jc w:val="both"/>
        <w:rPr>
          <w:bCs/>
          <w:szCs w:val="28"/>
        </w:rPr>
      </w:pPr>
      <w:r w:rsidRPr="00F5718D">
        <w:rPr>
          <w:bCs/>
          <w:szCs w:val="28"/>
        </w:rPr>
        <w:t>Зачет авансового платежа производится пропорционально стоимости поставленных трубопроводов либо партии трубопроводов.</w:t>
      </w:r>
    </w:p>
    <w:p w:rsidR="00F529F9" w:rsidRPr="00F5718D" w:rsidRDefault="00F529F9" w:rsidP="00C7614E">
      <w:pPr>
        <w:pStyle w:val="BodyTextIndent"/>
        <w:widowControl w:val="0"/>
        <w:tabs>
          <w:tab w:val="left" w:pos="0"/>
        </w:tabs>
        <w:suppressAutoHyphens/>
        <w:ind w:left="0" w:firstLine="709"/>
        <w:jc w:val="both"/>
        <w:rPr>
          <w:bCs/>
          <w:szCs w:val="28"/>
        </w:rPr>
      </w:pPr>
      <w:r w:rsidRPr="00F5718D">
        <w:rPr>
          <w:bCs/>
          <w:szCs w:val="28"/>
        </w:rPr>
        <w:t>4.1.1.2. П</w:t>
      </w:r>
      <w:r w:rsidRPr="00F5718D">
        <w:t xml:space="preserve">о Спецификации № 2 (Приложение № 1.2 к Договору) авансовый платеж </w:t>
      </w:r>
      <w:r w:rsidRPr="00F5718D">
        <w:rPr>
          <w:bCs/>
          <w:szCs w:val="28"/>
        </w:rPr>
        <w:t xml:space="preserve">в размере 10% (десять процентов) от суммы </w:t>
      </w:r>
      <w:r w:rsidRPr="00F5718D">
        <w:t>Спецификации № 2 (Приложение № 1.2 к Договору)</w:t>
      </w:r>
      <w:r w:rsidRPr="00F5718D">
        <w:rPr>
          <w:bCs/>
          <w:szCs w:val="28"/>
        </w:rPr>
        <w:t xml:space="preserve">, что составляет _______________________________(___________________________) </w:t>
      </w:r>
      <w:r w:rsidRPr="00F5718D">
        <w:rPr>
          <w:bCs/>
          <w:i/>
          <w:szCs w:val="28"/>
        </w:rPr>
        <w:t>(сумма цифрами и сумма прописью)</w:t>
      </w:r>
      <w:r w:rsidRPr="00F5718D">
        <w:rPr>
          <w:bCs/>
          <w:szCs w:val="28"/>
        </w:rPr>
        <w:t xml:space="preserve"> в российских рублях, </w:t>
      </w:r>
      <w:r w:rsidRPr="00A23063">
        <w:t xml:space="preserve">кроме того </w:t>
      </w:r>
      <w:r w:rsidRPr="00F5718D">
        <w:rPr>
          <w:bCs/>
          <w:szCs w:val="28"/>
        </w:rPr>
        <w:t xml:space="preserve">НДС </w:t>
      </w:r>
      <w:r w:rsidRPr="00CC5648">
        <w:rPr>
          <w:bCs/>
          <w:szCs w:val="28"/>
        </w:rPr>
        <w:t>18</w:t>
      </w:r>
      <w:r w:rsidRPr="00F5718D">
        <w:rPr>
          <w:bCs/>
          <w:szCs w:val="28"/>
        </w:rPr>
        <w:t xml:space="preserve">% ______________(_____________________________) </w:t>
      </w:r>
      <w:r w:rsidRPr="00F5718D">
        <w:rPr>
          <w:bCs/>
          <w:i/>
          <w:szCs w:val="28"/>
        </w:rPr>
        <w:t>(указать ставку и сумму цифрами и прописью)</w:t>
      </w:r>
      <w:r w:rsidRPr="00F5718D">
        <w:t xml:space="preserve"> в российских рублях, в</w:t>
      </w:r>
      <w:r w:rsidRPr="00F5718D">
        <w:rPr>
          <w:bCs/>
          <w:szCs w:val="28"/>
        </w:rPr>
        <w:t xml:space="preserve">сего ______________ (_________________________________) </w:t>
      </w:r>
      <w:r w:rsidRPr="00F5718D">
        <w:rPr>
          <w:bCs/>
          <w:i/>
          <w:szCs w:val="28"/>
        </w:rPr>
        <w:t>(сумма цифрами  и прописью)</w:t>
      </w:r>
      <w:r w:rsidRPr="00F5718D">
        <w:rPr>
          <w:bCs/>
          <w:szCs w:val="28"/>
        </w:rPr>
        <w:t xml:space="preserve"> в российских рублях,</w:t>
      </w:r>
    </w:p>
    <w:p w:rsidR="00F529F9" w:rsidRPr="00F5718D" w:rsidRDefault="00F529F9" w:rsidP="00C7614E">
      <w:pPr>
        <w:pStyle w:val="BodyTextIndent"/>
        <w:widowControl w:val="0"/>
        <w:tabs>
          <w:tab w:val="left" w:pos="0"/>
        </w:tabs>
        <w:suppressAutoHyphens/>
        <w:ind w:left="0" w:firstLine="720"/>
        <w:jc w:val="both"/>
        <w:rPr>
          <w:bCs/>
          <w:szCs w:val="28"/>
        </w:rPr>
      </w:pPr>
      <w:r w:rsidRPr="00F5718D">
        <w:rPr>
          <w:bCs/>
          <w:szCs w:val="28"/>
        </w:rPr>
        <w:t>перечисляется Покупателем на расчетный счет Поставщика в течение 20 (двадцати) календарных дней с даты получения</w:t>
      </w:r>
      <w:r w:rsidRPr="00F5718D" w:rsidDel="003149F5">
        <w:rPr>
          <w:bCs/>
          <w:szCs w:val="28"/>
        </w:rPr>
        <w:t xml:space="preserve"> </w:t>
      </w:r>
      <w:r w:rsidRPr="00F5718D">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F529F9" w:rsidRPr="00A54A48" w:rsidRDefault="00F529F9" w:rsidP="00C7614E">
      <w:pPr>
        <w:pStyle w:val="BodyTextIndent"/>
        <w:widowControl w:val="0"/>
        <w:tabs>
          <w:tab w:val="left" w:pos="0"/>
        </w:tabs>
        <w:suppressAutoHyphens/>
        <w:ind w:left="0" w:firstLine="720"/>
        <w:jc w:val="both"/>
        <w:rPr>
          <w:bCs/>
          <w:szCs w:val="28"/>
        </w:rPr>
      </w:pPr>
      <w:r w:rsidRPr="00F5718D">
        <w:rPr>
          <w:bCs/>
          <w:szCs w:val="28"/>
        </w:rPr>
        <w:t>Зачет авансового платежа производится пропорционально стоимости поставленных трубопроводов либо партии трубопроводов.</w:t>
      </w:r>
    </w:p>
    <w:p w:rsidR="00F529F9" w:rsidRPr="00DC6C56" w:rsidRDefault="00F529F9" w:rsidP="00C7614E">
      <w:pPr>
        <w:pStyle w:val="21"/>
        <w:suppressLineNumbers/>
        <w:tabs>
          <w:tab w:val="left" w:pos="0"/>
        </w:tabs>
        <w:suppressAutoHyphens/>
        <w:spacing w:before="0" w:after="0"/>
        <w:ind w:left="0" w:right="23" w:firstLine="709"/>
        <w:rPr>
          <w:bCs/>
          <w:szCs w:val="28"/>
        </w:rPr>
      </w:pPr>
      <w:r>
        <w:rPr>
          <w:bCs/>
          <w:szCs w:val="28"/>
        </w:rPr>
        <w:t>4.1.1.</w:t>
      </w:r>
      <w:r w:rsidRPr="000F54BC">
        <w:rPr>
          <w:bCs/>
          <w:szCs w:val="28"/>
        </w:rPr>
        <w:t>3</w:t>
      </w:r>
      <w:r w:rsidRPr="00DC6C56">
        <w:rPr>
          <w:bCs/>
          <w:szCs w:val="28"/>
        </w:rPr>
        <w:t xml:space="preserve">. </w:t>
      </w:r>
      <w:r w:rsidRPr="007C0955">
        <w:rPr>
          <w:bCs/>
          <w:szCs w:val="28"/>
        </w:rPr>
        <w:t xml:space="preserve">Поставщик до перечисления Покупателем </w:t>
      </w:r>
      <w:r>
        <w:rPr>
          <w:bCs/>
          <w:szCs w:val="28"/>
        </w:rPr>
        <w:t xml:space="preserve">первого </w:t>
      </w:r>
      <w:r w:rsidRPr="007C0955">
        <w:rPr>
          <w:bCs/>
          <w:szCs w:val="28"/>
        </w:rPr>
        <w:t>авансового платежа по Договору представляет Покупателю документы, подтверждающие отсутствие у Поставщика налоговой задо</w:t>
      </w:r>
      <w:r>
        <w:rPr>
          <w:bCs/>
          <w:szCs w:val="28"/>
        </w:rPr>
        <w:t>лженности, указанные в п.8.1.37</w:t>
      </w:r>
      <w:r w:rsidRPr="007C0955">
        <w:rPr>
          <w:bCs/>
          <w:szCs w:val="28"/>
        </w:rPr>
        <w:t xml:space="preserve"> настоящего Договора. До представления указанных подтверждающих документов Покупатель не производит выплату </w:t>
      </w:r>
      <w:r>
        <w:rPr>
          <w:bCs/>
          <w:szCs w:val="28"/>
        </w:rPr>
        <w:t xml:space="preserve">первого </w:t>
      </w:r>
      <w:r w:rsidRPr="007C0955">
        <w:rPr>
          <w:bCs/>
          <w:szCs w:val="28"/>
        </w:rPr>
        <w:t>авансового платежа по Договору.</w:t>
      </w:r>
    </w:p>
    <w:p w:rsidR="00F529F9" w:rsidRPr="00F5718D" w:rsidRDefault="00F529F9" w:rsidP="00C7614E">
      <w:pPr>
        <w:pStyle w:val="BodyTextIndent"/>
        <w:widowControl w:val="0"/>
        <w:tabs>
          <w:tab w:val="left" w:pos="0"/>
        </w:tabs>
        <w:suppressAutoHyphens/>
        <w:ind w:left="24" w:firstLine="709"/>
        <w:jc w:val="both"/>
        <w:rPr>
          <w:bCs/>
          <w:szCs w:val="28"/>
        </w:rPr>
      </w:pPr>
      <w:r w:rsidRPr="00F5718D">
        <w:rPr>
          <w:bCs/>
          <w:szCs w:val="28"/>
        </w:rPr>
        <w:t>4.1.2.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F529F9" w:rsidRPr="00F5718D" w:rsidRDefault="00F529F9" w:rsidP="00C7614E">
      <w:pPr>
        <w:pStyle w:val="BodyTextIndent"/>
        <w:widowControl w:val="0"/>
        <w:tabs>
          <w:tab w:val="left" w:pos="0"/>
          <w:tab w:val="left" w:pos="1134"/>
        </w:tabs>
        <w:suppressAutoHyphens/>
        <w:spacing w:after="0"/>
        <w:ind w:left="0" w:firstLine="720"/>
        <w:jc w:val="both"/>
        <w:rPr>
          <w:bCs/>
          <w:szCs w:val="28"/>
        </w:rPr>
      </w:pPr>
      <w:r w:rsidRPr="00F5718D">
        <w:rPr>
          <w:bCs/>
          <w:szCs w:val="28"/>
        </w:rPr>
        <w:t>4.1.3. Окончательный платеж:</w:t>
      </w:r>
    </w:p>
    <w:p w:rsidR="00F529F9" w:rsidRPr="001E79B5" w:rsidRDefault="00F529F9" w:rsidP="00C7614E">
      <w:pPr>
        <w:pStyle w:val="BodyTextIndent"/>
        <w:widowControl w:val="0"/>
        <w:tabs>
          <w:tab w:val="left" w:pos="0"/>
          <w:tab w:val="left" w:pos="1134"/>
        </w:tabs>
        <w:suppressAutoHyphens/>
        <w:spacing w:after="0"/>
        <w:ind w:left="0" w:firstLine="720"/>
        <w:jc w:val="both"/>
        <w:rPr>
          <w:bCs/>
          <w:szCs w:val="28"/>
        </w:rPr>
      </w:pPr>
      <w:r w:rsidRPr="00F5718D">
        <w:rPr>
          <w:bCs/>
          <w:szCs w:val="28"/>
        </w:rPr>
        <w:t xml:space="preserve">4.1.3.1. </w:t>
      </w:r>
      <w:r w:rsidRPr="00DC6C56">
        <w:rPr>
          <w:bCs/>
          <w:szCs w:val="28"/>
        </w:rPr>
        <w:t xml:space="preserve">Платеж в размере </w:t>
      </w:r>
      <w:r>
        <w:rPr>
          <w:bCs/>
          <w:szCs w:val="28"/>
        </w:rPr>
        <w:t>90</w:t>
      </w:r>
      <w:r w:rsidRPr="00DC6C56">
        <w:rPr>
          <w:bCs/>
          <w:szCs w:val="28"/>
        </w:rPr>
        <w:t xml:space="preserve"> % (</w:t>
      </w:r>
      <w:r>
        <w:rPr>
          <w:bCs/>
          <w:szCs w:val="28"/>
        </w:rPr>
        <w:t xml:space="preserve">девяносто </w:t>
      </w:r>
      <w:r w:rsidRPr="00DC6C56">
        <w:rPr>
          <w:bCs/>
          <w:szCs w:val="28"/>
        </w:rPr>
        <w:t>проце</w:t>
      </w:r>
      <w:r>
        <w:rPr>
          <w:bCs/>
          <w:szCs w:val="28"/>
        </w:rPr>
        <w:t>нтов) от стоимости поставленных и доставленных трубопроводов</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поставленных и доставленных трубопроводов</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 xml:space="preserve">-ов) </w:t>
      </w:r>
      <w:r w:rsidRPr="001E79B5">
        <w:rPr>
          <w:bCs/>
          <w:szCs w:val="28"/>
        </w:rPr>
        <w:t>Входного контроля трубопроводов без отметок о выявленных Несоответствиях (без замечаний) при наличии следующих документов, предоставленных Покупателю Поставщиком:</w:t>
      </w:r>
    </w:p>
    <w:p w:rsidR="00F529F9" w:rsidRPr="00F5718D" w:rsidRDefault="00F529F9" w:rsidP="00C7614E">
      <w:pPr>
        <w:pStyle w:val="BodyTextIndent"/>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F529F9" w:rsidRPr="00A54A48" w:rsidRDefault="00F529F9" w:rsidP="00C7614E">
      <w:pPr>
        <w:pStyle w:val="BodyTextIndent"/>
        <w:widowControl w:val="0"/>
        <w:tabs>
          <w:tab w:val="left" w:pos="0"/>
        </w:tabs>
        <w:suppressAutoHyphens/>
        <w:spacing w:after="0"/>
        <w:ind w:left="0"/>
        <w:jc w:val="both"/>
        <w:rPr>
          <w:bCs/>
          <w:szCs w:val="28"/>
        </w:rPr>
      </w:pPr>
      <w:r w:rsidRPr="00F5718D">
        <w:rPr>
          <w:bCs/>
          <w:szCs w:val="28"/>
        </w:rPr>
        <w:t>- Счет – 1 экземпляр (оригинал);</w:t>
      </w:r>
    </w:p>
    <w:p w:rsidR="00F529F9" w:rsidRPr="00EE6ED9" w:rsidRDefault="00F529F9" w:rsidP="00C7614E">
      <w:pPr>
        <w:pStyle w:val="BodyTextIndent"/>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F529F9" w:rsidRPr="00F5718D" w:rsidRDefault="00F529F9" w:rsidP="00C7614E">
      <w:pPr>
        <w:pStyle w:val="BodyTextIndent"/>
        <w:widowControl w:val="0"/>
        <w:tabs>
          <w:tab w:val="left" w:pos="0"/>
        </w:tabs>
        <w:suppressAutoHyphens/>
        <w:spacing w:after="0"/>
        <w:ind w:left="0"/>
        <w:jc w:val="both"/>
        <w:rPr>
          <w:bCs/>
          <w:szCs w:val="28"/>
        </w:rPr>
      </w:pPr>
      <w:r w:rsidRPr="00F5718D">
        <w:rPr>
          <w:bCs/>
          <w:szCs w:val="28"/>
        </w:rPr>
        <w:t>- Транспортный документ, с отметкой о доставке трубопроводов в Место доставки – 1 экземпляр (заверенный Поставщиком);</w:t>
      </w:r>
    </w:p>
    <w:p w:rsidR="00F529F9" w:rsidRPr="00F5718D" w:rsidRDefault="00F529F9" w:rsidP="00C7614E">
      <w:pPr>
        <w:pStyle w:val="BodyTextIndent"/>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F529F9" w:rsidRDefault="00F529F9" w:rsidP="00C7614E">
      <w:pPr>
        <w:pStyle w:val="BodyTextIndent"/>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F529F9" w:rsidRDefault="00F529F9" w:rsidP="00C7614E">
      <w:pPr>
        <w:pStyle w:val="BodyTextIndent"/>
        <w:widowControl w:val="0"/>
        <w:tabs>
          <w:tab w:val="left" w:pos="0"/>
        </w:tabs>
        <w:suppressAutoHyphens/>
        <w:spacing w:after="0"/>
        <w:ind w:left="0"/>
        <w:jc w:val="both"/>
      </w:pPr>
      <w:r w:rsidRPr="00913A21">
        <w:t xml:space="preserve">- </w:t>
      </w:r>
      <w:r w:rsidRPr="00913A21">
        <w:rPr>
          <w:lang w:val="en-US"/>
        </w:rPr>
        <w:t>C</w:t>
      </w:r>
      <w:r w:rsidRPr="00913A21">
        <w:t>татистическая форма учета перемещения товаров с отметками таможенных органов – 1 экземпляр</w:t>
      </w:r>
      <w:r>
        <w:t xml:space="preserve"> </w:t>
      </w:r>
      <w:r w:rsidRPr="007419C7">
        <w:rPr>
          <w:bCs/>
          <w:szCs w:val="28"/>
        </w:rPr>
        <w:t>(оригинал)</w:t>
      </w:r>
      <w:r>
        <w:t>.</w:t>
      </w:r>
    </w:p>
    <w:p w:rsidR="00F529F9" w:rsidRDefault="00F529F9" w:rsidP="00C7614E">
      <w:pPr>
        <w:pStyle w:val="BodyTextIndent"/>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 xml:space="preserve">поставленных и доставленных трубопроводов 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 xml:space="preserve">ненадлежащего качества и некомплектных </w:t>
      </w:r>
      <w:r>
        <w:rPr>
          <w:bCs/>
          <w:szCs w:val="28"/>
        </w:rPr>
        <w:t xml:space="preserve">трубопроводов </w:t>
      </w:r>
      <w:r w:rsidRPr="001034FF">
        <w:rPr>
          <w:bCs/>
          <w:szCs w:val="28"/>
        </w:rPr>
        <w:t>впредь до устранения недоста</w:t>
      </w:r>
      <w:r>
        <w:rPr>
          <w:bCs/>
          <w:szCs w:val="28"/>
        </w:rPr>
        <w:t>тков и доукомплектования трубопроводов</w:t>
      </w:r>
      <w:r w:rsidRPr="001034FF">
        <w:rPr>
          <w:bCs/>
          <w:szCs w:val="28"/>
        </w:rPr>
        <w:t xml:space="preserve"> либо их замены.</w:t>
      </w:r>
    </w:p>
    <w:p w:rsidR="00F529F9" w:rsidRPr="00C2438B" w:rsidRDefault="00F529F9" w:rsidP="00C7614E">
      <w:pPr>
        <w:pStyle w:val="BodyTextIndent"/>
        <w:widowControl w:val="0"/>
        <w:tabs>
          <w:tab w:val="left" w:pos="0"/>
          <w:tab w:val="left" w:pos="1134"/>
        </w:tabs>
        <w:suppressAutoHyphens/>
        <w:spacing w:after="0"/>
        <w:ind w:left="0" w:firstLine="720"/>
        <w:jc w:val="both"/>
        <w:rPr>
          <w:bCs/>
          <w:szCs w:val="28"/>
        </w:rPr>
      </w:pPr>
      <w:r w:rsidRPr="00C2438B">
        <w:rPr>
          <w:bCs/>
          <w:szCs w:val="28"/>
        </w:rP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F529F9" w:rsidRPr="00DC6C56" w:rsidRDefault="00F529F9" w:rsidP="00C7614E">
      <w:pPr>
        <w:pStyle w:val="BodyTextIndent"/>
        <w:widowControl w:val="0"/>
        <w:suppressAutoHyphens/>
        <w:spacing w:after="0"/>
        <w:ind w:left="0" w:firstLine="709"/>
        <w:jc w:val="both"/>
        <w:rPr>
          <w:bCs/>
          <w:szCs w:val="28"/>
        </w:rPr>
      </w:pPr>
      <w:r w:rsidRPr="00F5718D">
        <w:rPr>
          <w:bCs/>
          <w:szCs w:val="28"/>
        </w:rPr>
        <w:t xml:space="preserve">4.1.3.2. </w:t>
      </w:r>
      <w:r w:rsidRPr="00DC6C56">
        <w:rPr>
          <w:bCs/>
          <w:szCs w:val="28"/>
        </w:rPr>
        <w:t xml:space="preserve">Платеж в размере  </w:t>
      </w:r>
      <w:r>
        <w:rPr>
          <w:bCs/>
          <w:szCs w:val="28"/>
        </w:rPr>
        <w:t>90</w:t>
      </w:r>
      <w:r w:rsidRPr="00DC6C56">
        <w:rPr>
          <w:bCs/>
          <w:szCs w:val="28"/>
        </w:rPr>
        <w:t>% (</w:t>
      </w:r>
      <w:r>
        <w:rPr>
          <w:bCs/>
          <w:szCs w:val="28"/>
        </w:rPr>
        <w:t xml:space="preserve">девяносто </w:t>
      </w:r>
      <w:r w:rsidRPr="00DC6C56">
        <w:rPr>
          <w:bCs/>
          <w:szCs w:val="28"/>
        </w:rPr>
        <w:t>процентов) от стои</w:t>
      </w:r>
      <w:r>
        <w:rPr>
          <w:bCs/>
          <w:szCs w:val="28"/>
        </w:rPr>
        <w:t>мости поставленных и доставленных трубопроводов</w:t>
      </w:r>
      <w:r w:rsidRPr="00DC6C56">
        <w:rPr>
          <w:bCs/>
          <w:szCs w:val="28"/>
        </w:rPr>
        <w:t xml:space="preserve"> для энергоблока № 2 Белорусской АЭС в соответствии со Спецификацией № 2 (Приложение № 1.2 к Договору) либо от стоим</w:t>
      </w:r>
      <w:r>
        <w:rPr>
          <w:bCs/>
          <w:szCs w:val="28"/>
        </w:rPr>
        <w:t>ости каждой партии поставленных и доставленных трубопроводов</w:t>
      </w:r>
      <w:r w:rsidRPr="00DC6C56">
        <w:rPr>
          <w:bCs/>
          <w:szCs w:val="28"/>
        </w:rPr>
        <w:t xml:space="preserve"> производится Покупателем</w:t>
      </w:r>
      <w:r w:rsidRPr="00DC6C56" w:rsidDel="00F84C47">
        <w:rPr>
          <w:bCs/>
          <w:szCs w:val="28"/>
        </w:rPr>
        <w:t xml:space="preserve"> </w:t>
      </w:r>
      <w:r w:rsidRPr="00DC6C56">
        <w:rPr>
          <w:bCs/>
          <w:szCs w:val="28"/>
        </w:rPr>
        <w:t>путем перечисления денежных средств на расчетный</w:t>
      </w:r>
      <w:r>
        <w:rPr>
          <w:bCs/>
          <w:szCs w:val="28"/>
        </w:rPr>
        <w:t xml:space="preserve"> счет </w:t>
      </w:r>
      <w:r w:rsidRPr="0096442E">
        <w:t xml:space="preserve"> </w:t>
      </w:r>
      <w:r w:rsidRPr="0096442E">
        <w:rPr>
          <w:bCs/>
          <w:szCs w:val="28"/>
        </w:rPr>
        <w:t>в течение 90 (девяносто) календарных дней с даты поставки на основании Акта</w:t>
      </w:r>
      <w:r>
        <w:rPr>
          <w:bCs/>
          <w:szCs w:val="28"/>
        </w:rPr>
        <w:t>(-ов)</w:t>
      </w:r>
      <w:r w:rsidRPr="0096442E">
        <w:rPr>
          <w:bCs/>
          <w:szCs w:val="28"/>
        </w:rPr>
        <w:t xml:space="preserve"> Входного контроля трубопроводов без отметок о выявленных Несоответствиях (без замечаний) при наличии следующих документов, предоставленных Покупателю Поставщиком:</w:t>
      </w:r>
    </w:p>
    <w:p w:rsidR="00F529F9" w:rsidRPr="00F5718D" w:rsidRDefault="00F529F9" w:rsidP="00C7614E">
      <w:pPr>
        <w:pStyle w:val="BodyTextIndent"/>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F529F9" w:rsidRDefault="00F529F9" w:rsidP="00C7614E">
      <w:pPr>
        <w:pStyle w:val="BodyTextIndent"/>
        <w:widowControl w:val="0"/>
        <w:tabs>
          <w:tab w:val="left" w:pos="0"/>
        </w:tabs>
        <w:suppressAutoHyphens/>
        <w:spacing w:after="0"/>
        <w:ind w:left="0"/>
        <w:jc w:val="both"/>
        <w:rPr>
          <w:bCs/>
          <w:szCs w:val="28"/>
        </w:rPr>
      </w:pPr>
      <w:r w:rsidRPr="00F5718D">
        <w:rPr>
          <w:bCs/>
          <w:szCs w:val="28"/>
        </w:rPr>
        <w:t>- Счет – 1 экземпляр (оригинал);</w:t>
      </w:r>
    </w:p>
    <w:p w:rsidR="00F529F9" w:rsidRPr="00F5718D" w:rsidRDefault="00F529F9" w:rsidP="00C7614E">
      <w:pPr>
        <w:pStyle w:val="BodyTextIndent"/>
        <w:widowControl w:val="0"/>
        <w:tabs>
          <w:tab w:val="left" w:pos="0"/>
        </w:tabs>
        <w:suppressAutoHyphens/>
        <w:spacing w:after="0"/>
        <w:ind w:left="0"/>
        <w:rPr>
          <w:bCs/>
          <w:szCs w:val="28"/>
        </w:rPr>
      </w:pPr>
      <w:r w:rsidRPr="00EE6ED9">
        <w:rPr>
          <w:bCs/>
          <w:szCs w:val="28"/>
        </w:rPr>
        <w:t xml:space="preserve">- Товарная накладная (ТОРГ- 12) – 2 экземпляра </w:t>
      </w:r>
      <w:r w:rsidRPr="00F5718D">
        <w:rPr>
          <w:bCs/>
          <w:szCs w:val="28"/>
        </w:rPr>
        <w:t>(оригинал)</w:t>
      </w:r>
      <w:r>
        <w:rPr>
          <w:bCs/>
          <w:szCs w:val="28"/>
        </w:rPr>
        <w:t>;</w:t>
      </w:r>
    </w:p>
    <w:p w:rsidR="00F529F9" w:rsidRPr="00F5718D" w:rsidRDefault="00F529F9" w:rsidP="00C7614E">
      <w:pPr>
        <w:pStyle w:val="BodyTextIndent"/>
        <w:widowControl w:val="0"/>
        <w:tabs>
          <w:tab w:val="left" w:pos="0"/>
        </w:tabs>
        <w:suppressAutoHyphens/>
        <w:spacing w:after="0"/>
        <w:ind w:left="0"/>
        <w:jc w:val="both"/>
        <w:rPr>
          <w:bCs/>
          <w:szCs w:val="28"/>
        </w:rPr>
      </w:pPr>
      <w:r w:rsidRPr="00F5718D">
        <w:rPr>
          <w:bCs/>
          <w:szCs w:val="28"/>
        </w:rPr>
        <w:t>- Транспортный документ, с отметкой о доставке трубопроводов в Место доставки – 1 экземпляр (заверенный Поставщиком);</w:t>
      </w:r>
    </w:p>
    <w:p w:rsidR="00F529F9" w:rsidRPr="00F5718D" w:rsidRDefault="00F529F9" w:rsidP="00C7614E">
      <w:pPr>
        <w:pStyle w:val="BodyTextIndent"/>
        <w:widowControl w:val="0"/>
        <w:tabs>
          <w:tab w:val="left" w:pos="0"/>
        </w:tabs>
        <w:suppressAutoHyphens/>
        <w:spacing w:after="0"/>
        <w:ind w:left="0"/>
        <w:jc w:val="both"/>
        <w:rPr>
          <w:bCs/>
          <w:szCs w:val="28"/>
        </w:rPr>
      </w:pPr>
      <w:r w:rsidRPr="00F5718D">
        <w:rPr>
          <w:bCs/>
          <w:szCs w:val="28"/>
        </w:rPr>
        <w:t>- Сертификат происхождения</w:t>
      </w:r>
      <w:r w:rsidRPr="0091078B">
        <w:rPr>
          <w:bCs/>
          <w:szCs w:val="28"/>
        </w:rPr>
        <w:t xml:space="preserve"> </w:t>
      </w:r>
      <w:r w:rsidRPr="00F5718D">
        <w:rPr>
          <w:bCs/>
          <w:szCs w:val="28"/>
        </w:rPr>
        <w:t>– 1 экземпляр (оригинал);</w:t>
      </w:r>
    </w:p>
    <w:p w:rsidR="00F529F9" w:rsidRPr="00CD231D" w:rsidRDefault="00F529F9" w:rsidP="00C7614E">
      <w:pPr>
        <w:pStyle w:val="BodyTextIndent"/>
        <w:widowControl w:val="0"/>
        <w:tabs>
          <w:tab w:val="left" w:pos="0"/>
        </w:tabs>
        <w:suppressAutoHyphens/>
        <w:spacing w:after="0"/>
        <w:ind w:left="0"/>
        <w:jc w:val="both"/>
        <w:rPr>
          <w:bCs/>
          <w:szCs w:val="28"/>
        </w:rPr>
      </w:pPr>
      <w:r w:rsidRPr="00F5718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r>
        <w:rPr>
          <w:bCs/>
          <w:szCs w:val="28"/>
        </w:rPr>
        <w:t>;</w:t>
      </w:r>
    </w:p>
    <w:p w:rsidR="00F529F9" w:rsidRDefault="00F529F9" w:rsidP="00C7614E">
      <w:pPr>
        <w:pStyle w:val="BodyTextIndent"/>
        <w:widowControl w:val="0"/>
        <w:tabs>
          <w:tab w:val="left" w:pos="0"/>
        </w:tabs>
        <w:suppressAutoHyphens/>
        <w:spacing w:after="0"/>
        <w:ind w:left="0"/>
        <w:jc w:val="both"/>
      </w:pPr>
      <w:r w:rsidRPr="00913A21">
        <w:t xml:space="preserve">- </w:t>
      </w:r>
      <w:r w:rsidRPr="00913A21">
        <w:rPr>
          <w:lang w:val="en-US"/>
        </w:rPr>
        <w:t>C</w:t>
      </w:r>
      <w:r w:rsidRPr="00913A21">
        <w:t>татистическая форма учета перемещения товаров с отметками таможенных органов – 1 экземпляр</w:t>
      </w:r>
      <w:r>
        <w:t xml:space="preserve"> </w:t>
      </w:r>
      <w:r w:rsidRPr="007419C7">
        <w:rPr>
          <w:bCs/>
          <w:szCs w:val="28"/>
        </w:rPr>
        <w:t>(оригинал)</w:t>
      </w:r>
      <w:r>
        <w:t>.</w:t>
      </w:r>
    </w:p>
    <w:p w:rsidR="00F529F9" w:rsidRDefault="00F529F9" w:rsidP="00C7614E">
      <w:pPr>
        <w:pStyle w:val="BodyTextIndent"/>
        <w:widowControl w:val="0"/>
        <w:tabs>
          <w:tab w:val="left" w:pos="0"/>
        </w:tabs>
        <w:suppressAutoHyphens/>
        <w:spacing w:after="0"/>
        <w:ind w:left="0"/>
        <w:jc w:val="both"/>
        <w:rPr>
          <w:bCs/>
          <w:szCs w:val="28"/>
        </w:rPr>
      </w:pPr>
      <w:r>
        <w:rPr>
          <w:bCs/>
          <w:szCs w:val="28"/>
        </w:rPr>
        <w:tab/>
      </w:r>
      <w:r w:rsidRPr="003E6ADA">
        <w:rPr>
          <w:bCs/>
          <w:szCs w:val="28"/>
        </w:rPr>
        <w:t xml:space="preserve">Покупатель  вправе отказаться от оплаты  поставленных и доставленных трубопроводов для энергоблока № </w:t>
      </w:r>
      <w:r>
        <w:rPr>
          <w:bCs/>
          <w:szCs w:val="28"/>
        </w:rPr>
        <w:t>2</w:t>
      </w:r>
      <w:r w:rsidRPr="003E6ADA">
        <w:rPr>
          <w:bCs/>
          <w:szCs w:val="28"/>
        </w:rPr>
        <w:t xml:space="preserve"> Белорусской АЭС в с</w:t>
      </w:r>
      <w:r>
        <w:rPr>
          <w:bCs/>
          <w:szCs w:val="28"/>
        </w:rPr>
        <w:t xml:space="preserve">оответствии со Спецификацией № 2 (Приложение </w:t>
      </w:r>
      <w:r w:rsidRPr="00297004">
        <w:rPr>
          <w:bCs/>
          <w:szCs w:val="28"/>
        </w:rPr>
        <w:br/>
      </w:r>
      <w:r>
        <w:rPr>
          <w:bCs/>
          <w:szCs w:val="28"/>
        </w:rPr>
        <w:t>№ 1.2</w:t>
      </w:r>
      <w:r w:rsidRPr="003E6ADA">
        <w:rPr>
          <w:bCs/>
          <w:szCs w:val="28"/>
        </w:rPr>
        <w:t xml:space="preserve"> к Договору) ненадлежащего качества и некомплектных трубопроводов впредь до устранения недостатков и доукомплектования трубопроводов либо их замены.</w:t>
      </w:r>
    </w:p>
    <w:p w:rsidR="00F529F9" w:rsidRPr="00A7686B" w:rsidRDefault="00F529F9" w:rsidP="00C7614E">
      <w:pPr>
        <w:pStyle w:val="BodyTextIndent"/>
        <w:widowControl w:val="0"/>
        <w:tabs>
          <w:tab w:val="left" w:pos="0"/>
        </w:tabs>
        <w:suppressAutoHyphens/>
        <w:spacing w:after="0"/>
        <w:ind w:left="0" w:firstLine="709"/>
        <w:jc w:val="both"/>
        <w:rPr>
          <w:bCs/>
          <w:szCs w:val="28"/>
        </w:rPr>
      </w:pPr>
      <w:r w:rsidRPr="00BD61E8">
        <w:rPr>
          <w:bCs/>
          <w:szCs w:val="28"/>
        </w:rP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F529F9" w:rsidRPr="00F5718D" w:rsidRDefault="00F529F9" w:rsidP="00C7614E">
      <w:pPr>
        <w:pStyle w:val="BodyTextIndent"/>
        <w:widowControl w:val="0"/>
        <w:numPr>
          <w:ilvl w:val="1"/>
          <w:numId w:val="2"/>
        </w:numPr>
        <w:tabs>
          <w:tab w:val="left" w:pos="0"/>
          <w:tab w:val="left" w:pos="1134"/>
        </w:tabs>
        <w:suppressAutoHyphens/>
        <w:spacing w:after="0"/>
        <w:ind w:left="0" w:firstLine="709"/>
        <w:jc w:val="both"/>
        <w:rPr>
          <w:bCs/>
          <w:szCs w:val="28"/>
        </w:rPr>
      </w:pPr>
      <w:r w:rsidRPr="00F5718D">
        <w:rPr>
          <w:bCs/>
          <w:szCs w:val="28"/>
        </w:rPr>
        <w:t xml:space="preserve">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поставленные трубопроводы производятся в соответствии </w:t>
      </w:r>
      <w:r>
        <w:rPr>
          <w:bCs/>
          <w:szCs w:val="28"/>
        </w:rPr>
        <w:t>с п. 4.1.3</w:t>
      </w:r>
      <w:r w:rsidRPr="00F5718D">
        <w:rPr>
          <w:bCs/>
          <w:szCs w:val="28"/>
        </w:rPr>
        <w:t xml:space="preserve"> Договора.</w:t>
      </w:r>
    </w:p>
    <w:p w:rsidR="00F529F9" w:rsidRPr="00F5718D" w:rsidRDefault="00F529F9" w:rsidP="00C7614E">
      <w:pPr>
        <w:pStyle w:val="BodyTextIndent"/>
        <w:widowControl w:val="0"/>
        <w:tabs>
          <w:tab w:val="left" w:pos="0"/>
          <w:tab w:val="left" w:pos="1134"/>
        </w:tabs>
        <w:suppressAutoHyphens/>
        <w:spacing w:after="0"/>
        <w:ind w:left="0" w:firstLine="720"/>
        <w:jc w:val="both"/>
        <w:rPr>
          <w:bCs/>
          <w:szCs w:val="28"/>
        </w:rPr>
      </w:pPr>
      <w:r w:rsidRPr="00F5718D">
        <w:rPr>
          <w:bCs/>
          <w:szCs w:val="28"/>
        </w:rPr>
        <w:t>При этом размер платежа, предус</w:t>
      </w:r>
      <w:r>
        <w:rPr>
          <w:bCs/>
          <w:szCs w:val="28"/>
        </w:rPr>
        <w:t>мотренного п. 4.1.3</w:t>
      </w:r>
      <w:r w:rsidRPr="00F5718D">
        <w:rPr>
          <w:bCs/>
          <w:szCs w:val="28"/>
        </w:rPr>
        <w:t xml:space="preserve"> Договора, будет составлять 100 % (сто) процентов.</w:t>
      </w:r>
    </w:p>
    <w:p w:rsidR="00F529F9" w:rsidRPr="00F5718D" w:rsidRDefault="00F529F9" w:rsidP="00C7614E">
      <w:pPr>
        <w:pStyle w:val="BodyTextIndent"/>
        <w:widowControl w:val="0"/>
        <w:tabs>
          <w:tab w:val="left" w:pos="0"/>
          <w:tab w:val="left" w:pos="1134"/>
        </w:tabs>
        <w:suppressAutoHyphens/>
        <w:spacing w:after="0"/>
        <w:ind w:left="0" w:firstLine="720"/>
        <w:jc w:val="both"/>
        <w:rPr>
          <w:bCs/>
          <w:szCs w:val="28"/>
        </w:rPr>
      </w:pPr>
      <w:r w:rsidRPr="00F5718D">
        <w:rPr>
          <w:bCs/>
          <w:szCs w:val="28"/>
        </w:rPr>
        <w:t xml:space="preserve">В данном случае </w:t>
      </w:r>
      <w:r w:rsidRPr="00F5718D">
        <w:rPr>
          <w:color w:val="000000"/>
        </w:rPr>
        <w:t>Поставщик не предоставляет Покупателю обеспечение возв</w:t>
      </w:r>
      <w:r>
        <w:rPr>
          <w:color w:val="000000"/>
        </w:rPr>
        <w:t>рата авансового платежа</w:t>
      </w:r>
      <w:r w:rsidRPr="00F5718D">
        <w:rPr>
          <w:color w:val="000000"/>
        </w:rPr>
        <w:t>.</w:t>
      </w:r>
    </w:p>
    <w:p w:rsidR="00F529F9" w:rsidRPr="00F5718D" w:rsidRDefault="00F529F9" w:rsidP="00C7614E">
      <w:pPr>
        <w:pStyle w:val="BodyTextIndent"/>
        <w:widowControl w:val="0"/>
        <w:numPr>
          <w:ilvl w:val="1"/>
          <w:numId w:val="2"/>
        </w:numPr>
        <w:tabs>
          <w:tab w:val="left" w:pos="0"/>
          <w:tab w:val="left" w:pos="1134"/>
        </w:tabs>
        <w:suppressAutoHyphens/>
        <w:spacing w:after="0"/>
        <w:ind w:left="0" w:firstLine="709"/>
        <w:jc w:val="both"/>
        <w:rPr>
          <w:bCs/>
          <w:szCs w:val="28"/>
        </w:rPr>
      </w:pPr>
      <w:r w:rsidRPr="00F5718D">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F529F9" w:rsidRPr="00F5718D" w:rsidRDefault="00F529F9" w:rsidP="00C7614E">
      <w:pPr>
        <w:numPr>
          <w:ilvl w:val="1"/>
          <w:numId w:val="2"/>
        </w:numPr>
        <w:shd w:val="clear" w:color="auto" w:fill="FFFFFF"/>
        <w:tabs>
          <w:tab w:val="left" w:pos="0"/>
          <w:tab w:val="left" w:pos="1134"/>
        </w:tabs>
        <w:ind w:left="0" w:right="19" w:firstLine="709"/>
        <w:jc w:val="both"/>
      </w:pPr>
      <w:r w:rsidRPr="00F5718D">
        <w:t>В счете-фактуре, выставленном Поставщиком и оформленном в установленном порядке, а также в товарных накладных и Транспортных документах наименование трубопроводов, единицы измерения и количество должны строго соответствовать показателям, указанным в Спецификациях № 1 и 2 (Приложения № 1.1 и 1.2 к Договору)</w:t>
      </w:r>
      <w:r w:rsidRPr="00F5718D">
        <w:rPr>
          <w:bCs/>
        </w:rPr>
        <w:t xml:space="preserve">. </w:t>
      </w:r>
      <w:r w:rsidRPr="00F5718D">
        <w:t>В товарных накладных и Транспортных документах дополнительно указывается номер чертежа, заводской номер, позиция по Контракту и Спецификациям № 1 и 2 (Приложения № 1.1 и 1.2 к Договору)</w:t>
      </w:r>
      <w:r w:rsidRPr="003F1601">
        <w:rPr>
          <w:bCs/>
        </w:rPr>
        <w:t>.</w:t>
      </w:r>
    </w:p>
    <w:p w:rsidR="00F529F9" w:rsidRPr="00F5718D" w:rsidRDefault="00F529F9" w:rsidP="00C7614E">
      <w:pPr>
        <w:pStyle w:val="21"/>
        <w:suppressLineNumbers/>
        <w:tabs>
          <w:tab w:val="clear" w:pos="709"/>
          <w:tab w:val="left" w:pos="0"/>
          <w:tab w:val="left" w:pos="1134"/>
        </w:tabs>
        <w:suppressAutoHyphens/>
        <w:spacing w:before="0" w:after="0"/>
        <w:ind w:left="0" w:right="24" w:firstLine="709"/>
        <w:rPr>
          <w:szCs w:val="24"/>
        </w:rPr>
      </w:pPr>
      <w:r w:rsidRPr="00F5718D">
        <w:rPr>
          <w:bCs/>
        </w:rPr>
        <w:t xml:space="preserve">4.5. </w:t>
      </w:r>
      <w:r w:rsidRPr="00F5718D">
        <w:rPr>
          <w:szCs w:val="24"/>
        </w:rPr>
        <w:t>В случае отказа или невозможности Поставщиком выполнить все или часть своих обязательств по настоящему Дог</w:t>
      </w:r>
      <w:r>
        <w:rPr>
          <w:szCs w:val="24"/>
        </w:rPr>
        <w:t>овору, Поставщик в течение 30 (т</w:t>
      </w:r>
      <w:r w:rsidRPr="00F5718D">
        <w:rPr>
          <w:szCs w:val="24"/>
        </w:rPr>
        <w:t>ридцати) календарных дней с даты письменного обращения Покупателя возвращает Покупателю всю сумму авансового платежа или его часть.</w:t>
      </w:r>
    </w:p>
    <w:p w:rsidR="00F529F9" w:rsidRPr="00F5718D" w:rsidRDefault="00F529F9" w:rsidP="00C7614E">
      <w:pPr>
        <w:shd w:val="clear" w:color="auto" w:fill="FFFFFF"/>
        <w:tabs>
          <w:tab w:val="left" w:pos="0"/>
          <w:tab w:val="left" w:pos="1134"/>
        </w:tabs>
        <w:ind w:firstLine="709"/>
        <w:jc w:val="both"/>
      </w:pPr>
      <w:r w:rsidRPr="00F5718D">
        <w:t xml:space="preserve">4.6. </w:t>
      </w:r>
      <w:r w:rsidRPr="00F5718D">
        <w:tab/>
        <w:t>Ежекв</w:t>
      </w:r>
      <w:r>
        <w:t>артально (в срок не позднее 5 (п</w:t>
      </w:r>
      <w:r w:rsidRPr="00F5718D">
        <w:t>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F529F9" w:rsidRPr="00F5718D" w:rsidRDefault="00F529F9" w:rsidP="00C7614E">
      <w:pPr>
        <w:shd w:val="clear" w:color="auto" w:fill="FFFFFF"/>
        <w:tabs>
          <w:tab w:val="left" w:pos="0"/>
          <w:tab w:val="left" w:pos="1134"/>
        </w:tabs>
        <w:jc w:val="both"/>
      </w:pPr>
      <w:r w:rsidRPr="00F5718D">
        <w:t xml:space="preserve">            4.7.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F529F9" w:rsidRPr="00F5718D" w:rsidRDefault="00F529F9" w:rsidP="00C7614E">
      <w:pPr>
        <w:shd w:val="clear" w:color="auto" w:fill="FFFFFF"/>
        <w:tabs>
          <w:tab w:val="left" w:pos="0"/>
          <w:tab w:val="left" w:pos="1134"/>
        </w:tabs>
        <w:ind w:firstLine="709"/>
        <w:jc w:val="both"/>
      </w:pPr>
      <w:r w:rsidRPr="00F5718D">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F529F9" w:rsidRPr="00F5718D" w:rsidRDefault="00F529F9" w:rsidP="00C7614E">
      <w:pPr>
        <w:tabs>
          <w:tab w:val="left" w:pos="0"/>
        </w:tabs>
        <w:ind w:firstLine="709"/>
        <w:jc w:val="center"/>
      </w:pPr>
    </w:p>
    <w:p w:rsidR="00F529F9" w:rsidRPr="00F5718D" w:rsidRDefault="00F529F9" w:rsidP="00C7614E">
      <w:pPr>
        <w:tabs>
          <w:tab w:val="left" w:pos="0"/>
        </w:tabs>
        <w:ind w:firstLine="709"/>
        <w:jc w:val="center"/>
        <w:rPr>
          <w:b/>
        </w:rPr>
      </w:pPr>
      <w:r w:rsidRPr="00F5718D">
        <w:rPr>
          <w:b/>
        </w:rPr>
        <w:t xml:space="preserve">Статья 5. Сроки поставки и доставки трубопроводов </w:t>
      </w:r>
    </w:p>
    <w:p w:rsidR="00F529F9" w:rsidRPr="00F5718D" w:rsidRDefault="00F529F9" w:rsidP="00C7614E">
      <w:pPr>
        <w:tabs>
          <w:tab w:val="left" w:pos="0"/>
        </w:tabs>
        <w:ind w:firstLine="709"/>
        <w:jc w:val="center"/>
        <w:rPr>
          <w:b/>
        </w:rPr>
      </w:pPr>
    </w:p>
    <w:p w:rsidR="00F529F9" w:rsidRPr="00F5718D" w:rsidRDefault="00F529F9" w:rsidP="00C7614E">
      <w:pPr>
        <w:pStyle w:val="BodyText3"/>
        <w:numPr>
          <w:ilvl w:val="1"/>
          <w:numId w:val="3"/>
        </w:numPr>
        <w:tabs>
          <w:tab w:val="left" w:pos="0"/>
          <w:tab w:val="left" w:pos="1134"/>
        </w:tabs>
        <w:suppressAutoHyphens/>
        <w:ind w:left="0" w:firstLine="709"/>
        <w:jc w:val="both"/>
        <w:rPr>
          <w:sz w:val="24"/>
          <w:szCs w:val="24"/>
        </w:rPr>
      </w:pPr>
      <w:r w:rsidRPr="00F5718D">
        <w:rPr>
          <w:sz w:val="24"/>
          <w:szCs w:val="24"/>
        </w:rPr>
        <w:t xml:space="preserve">В соответствии со сроками, указанными в Спецификациях № 1 и 2 (Приложения </w:t>
      </w:r>
      <w:r>
        <w:rPr>
          <w:sz w:val="24"/>
          <w:szCs w:val="24"/>
        </w:rPr>
        <w:br/>
      </w:r>
      <w:r w:rsidRPr="00F5718D">
        <w:rPr>
          <w:sz w:val="24"/>
          <w:szCs w:val="24"/>
        </w:rPr>
        <w:t>№ 1.1 и 1.2 к Договору), трубопроводы должно быть изготовлены, укомплектованы, упакованы в грузовые места, промаркированы, поставлены, погружены на транспортное средство, доставлены в Место доставки и выгружены с транспортного средства в Месте доставки.</w:t>
      </w:r>
    </w:p>
    <w:p w:rsidR="00F529F9" w:rsidRPr="00F5718D" w:rsidRDefault="00F529F9" w:rsidP="00C7614E">
      <w:pPr>
        <w:pStyle w:val="BodyText3"/>
        <w:tabs>
          <w:tab w:val="left" w:pos="0"/>
          <w:tab w:val="left" w:pos="1134"/>
        </w:tabs>
        <w:suppressAutoHyphens/>
        <w:spacing w:after="120"/>
        <w:ind w:firstLine="720"/>
        <w:jc w:val="both"/>
        <w:rPr>
          <w:sz w:val="24"/>
          <w:szCs w:val="24"/>
        </w:rPr>
      </w:pPr>
      <w:r w:rsidRPr="00F5718D">
        <w:rPr>
          <w:sz w:val="24"/>
          <w:szCs w:val="24"/>
        </w:rPr>
        <w:t>5.2. Сроки поставки трубопроводов, а также сроки их доставки в Место доставки указаны в Спецификациях № 1 и 2 (При</w:t>
      </w:r>
      <w:r>
        <w:rPr>
          <w:sz w:val="24"/>
          <w:szCs w:val="24"/>
        </w:rPr>
        <w:t>ложения № 1.1 и 1.2 к Договору).</w:t>
      </w:r>
    </w:p>
    <w:p w:rsidR="00F529F9" w:rsidRPr="00F5718D" w:rsidRDefault="00F529F9" w:rsidP="00C7614E">
      <w:pPr>
        <w:tabs>
          <w:tab w:val="left" w:pos="0"/>
        </w:tabs>
        <w:ind w:firstLine="709"/>
        <w:jc w:val="center"/>
        <w:rPr>
          <w:b/>
          <w:color w:val="000000"/>
        </w:rPr>
      </w:pPr>
    </w:p>
    <w:p w:rsidR="00F529F9" w:rsidRDefault="00F529F9" w:rsidP="00C7614E">
      <w:pPr>
        <w:tabs>
          <w:tab w:val="left" w:pos="0"/>
        </w:tabs>
        <w:ind w:firstLine="709"/>
        <w:jc w:val="center"/>
        <w:rPr>
          <w:b/>
          <w:color w:val="000000"/>
        </w:rPr>
      </w:pPr>
      <w:r w:rsidRPr="00F5718D">
        <w:rPr>
          <w:b/>
          <w:color w:val="000000"/>
        </w:rPr>
        <w:t>Статья 6. Обеспечения, предоставляемые Поставщиком</w:t>
      </w:r>
    </w:p>
    <w:p w:rsidR="00F529F9" w:rsidRPr="00F5718D" w:rsidRDefault="00F529F9" w:rsidP="00C7614E">
      <w:pPr>
        <w:tabs>
          <w:tab w:val="left" w:pos="0"/>
        </w:tabs>
        <w:ind w:firstLine="709"/>
        <w:jc w:val="center"/>
        <w:rPr>
          <w:b/>
          <w:color w:val="000000"/>
        </w:rPr>
      </w:pPr>
    </w:p>
    <w:p w:rsidR="00F529F9" w:rsidRPr="00197A92" w:rsidRDefault="00F529F9" w:rsidP="00C7614E">
      <w:pPr>
        <w:ind w:firstLine="708"/>
        <w:jc w:val="both"/>
      </w:pPr>
      <w:r w:rsidRPr="00197A92">
        <w:t xml:space="preserve">6.1. </w:t>
      </w:r>
      <w:r w:rsidRPr="00543930">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6.4 Договора, в размере 5% (пять процентов) от цены Договора.</w:t>
      </w:r>
    </w:p>
    <w:p w:rsidR="00F529F9" w:rsidRPr="00C2438B" w:rsidRDefault="00F529F9" w:rsidP="00C7614E">
      <w:pPr>
        <w:ind w:firstLine="708"/>
        <w:jc w:val="both"/>
      </w:pPr>
      <w:r w:rsidRPr="00C2438B">
        <w:t xml:space="preserve">Срок </w:t>
      </w:r>
      <w:r>
        <w:t xml:space="preserve">действия </w:t>
      </w:r>
      <w:r w:rsidRPr="00C2438B">
        <w:t>обеспечения исполнения Договора должен составлять срок выполнения всех обяза</w:t>
      </w:r>
      <w:r w:rsidRPr="00D97366">
        <w:t xml:space="preserve">тельств Поставщиком </w:t>
      </w:r>
      <w:r>
        <w:t>трубопроводов (кроме гарантийных обязательств)</w:t>
      </w:r>
      <w:r w:rsidRPr="00C2438B">
        <w:t xml:space="preserve"> плюс 60 (шестьдесят) дней.</w:t>
      </w:r>
    </w:p>
    <w:p w:rsidR="00F529F9" w:rsidRPr="00197A92" w:rsidRDefault="00F529F9" w:rsidP="00C7614E">
      <w:pPr>
        <w:ind w:firstLine="708"/>
        <w:jc w:val="both"/>
      </w:pPr>
      <w:r w:rsidRPr="00197A92">
        <w:t>Поставщик несет все расходы по получению обеспечения исполнения Договора.</w:t>
      </w:r>
    </w:p>
    <w:p w:rsidR="00F529F9" w:rsidRPr="00543930" w:rsidRDefault="00F529F9" w:rsidP="00C7614E">
      <w:pPr>
        <w:ind w:firstLine="708"/>
        <w:jc w:val="both"/>
      </w:pPr>
      <w:r w:rsidRPr="00197A92">
        <w:t xml:space="preserve">6.2. </w:t>
      </w:r>
      <w:r w:rsidRPr="00543930">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F529F9" w:rsidRPr="00197A92" w:rsidRDefault="00F529F9" w:rsidP="00C7614E">
      <w:pPr>
        <w:ind w:firstLine="708"/>
        <w:jc w:val="both"/>
      </w:pPr>
      <w:r w:rsidRPr="00D97366">
        <w:t xml:space="preserve">Срок </w:t>
      </w:r>
      <w:r>
        <w:t xml:space="preserve">действия </w:t>
      </w:r>
      <w:r w:rsidRPr="00D97366">
        <w:t xml:space="preserve">обеспечения возврата авансового платежа должен </w:t>
      </w:r>
      <w:r>
        <w:t>составлять</w:t>
      </w:r>
      <w:r w:rsidRPr="00D97366">
        <w:t xml:space="preserve"> установленный Договором срок достав</w:t>
      </w:r>
      <w:r>
        <w:t>ки последней партии трубопроводов</w:t>
      </w:r>
      <w:r w:rsidRPr="00D97366">
        <w:t xml:space="preserve"> Поставщиком</w:t>
      </w:r>
      <w:r>
        <w:t xml:space="preserve"> </w:t>
      </w:r>
      <w:r w:rsidRPr="008150E1">
        <w:t>(в соответствии с порядком зачета аванса, указанным в п.4.1.1.1, п.4.1.1.2 настоящего Договора)</w:t>
      </w:r>
      <w:r w:rsidRPr="00D97366">
        <w:t>, плюс 60 (шестьдесят) дней.</w:t>
      </w:r>
    </w:p>
    <w:p w:rsidR="00F529F9" w:rsidRPr="00197A92" w:rsidRDefault="00F529F9" w:rsidP="00C7614E">
      <w:pPr>
        <w:ind w:firstLine="708"/>
        <w:jc w:val="both"/>
      </w:pPr>
      <w:r w:rsidRPr="00197A92">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F529F9" w:rsidRPr="00197A92" w:rsidRDefault="00F529F9" w:rsidP="00C7614E">
      <w:pPr>
        <w:ind w:firstLine="708"/>
        <w:jc w:val="both"/>
      </w:pPr>
      <w:r w:rsidRPr="00197A92">
        <w:t>Поставщик несет все расходы по получению обеспечения возврата аванса.</w:t>
      </w:r>
    </w:p>
    <w:p w:rsidR="00F529F9" w:rsidRPr="00197A92" w:rsidRDefault="00F529F9" w:rsidP="00C7614E">
      <w:pPr>
        <w:ind w:firstLine="708"/>
        <w:jc w:val="both"/>
      </w:pPr>
      <w:r w:rsidRPr="00197A92">
        <w:t xml:space="preserve">6.3. В срок не позднее чем за 30 (тридцать) дней до </w:t>
      </w:r>
      <w:r>
        <w:rPr>
          <w:bCs/>
          <w:spacing w:val="-1"/>
        </w:rPr>
        <w:t>срока</w:t>
      </w:r>
      <w:r w:rsidRPr="00DC6C56">
        <w:rPr>
          <w:bCs/>
          <w:spacing w:val="-1"/>
        </w:rPr>
        <w:t xml:space="preserve"> поставки первой партии </w:t>
      </w:r>
      <w:r>
        <w:rPr>
          <w:bCs/>
          <w:spacing w:val="-1"/>
        </w:rPr>
        <w:t>трубопроводов</w:t>
      </w:r>
      <w:r w:rsidRPr="00DC6C56">
        <w:rPr>
          <w:bCs/>
          <w:spacing w:val="-1"/>
        </w:rPr>
        <w:t xml:space="preserve"> в соответствии со Спецификацией № 1 (Приложение № 1.1 к </w:t>
      </w:r>
      <w:r>
        <w:rPr>
          <w:bCs/>
          <w:spacing w:val="-1"/>
        </w:rPr>
        <w:t>Договору</w:t>
      </w:r>
      <w:r w:rsidRPr="00DC6C56">
        <w:rPr>
          <w:bCs/>
          <w:spacing w:val="-1"/>
        </w:rPr>
        <w:t xml:space="preserve">) </w:t>
      </w:r>
      <w:r>
        <w:t xml:space="preserve"> </w:t>
      </w:r>
      <w:r w:rsidRPr="00197A92">
        <w:t xml:space="preserve">Поставщик обязан предоставить Покупателю обеспечение исполнения гарантийных обязательств, предусмотренных Статьёй 11 </w:t>
      </w:r>
      <w:r>
        <w:t xml:space="preserve">(п.11.5) </w:t>
      </w:r>
      <w:r w:rsidRPr="00197A92">
        <w:t>настоящего Договора</w:t>
      </w:r>
      <w:r>
        <w:t>,</w:t>
      </w:r>
      <w:r w:rsidRPr="00543930">
        <w:rPr>
          <w:sz w:val="28"/>
          <w:szCs w:val="28"/>
          <w:lang w:eastAsia="en-US"/>
        </w:rPr>
        <w:t xml:space="preserve"> </w:t>
      </w:r>
      <w:r w:rsidRPr="00543930">
        <w:t>в одной из форм</w:t>
      </w:r>
      <w:r w:rsidRPr="00197A92">
        <w:t xml:space="preserve">, указанных в пункте 6.4 настоящего Договора, в размере 5% (пять процентов) от цены Договора. </w:t>
      </w:r>
      <w:r w:rsidRPr="00197A92">
        <w:rPr>
          <w:bCs/>
        </w:rPr>
        <w:t xml:space="preserve"> </w:t>
      </w:r>
    </w:p>
    <w:p w:rsidR="00F529F9" w:rsidRPr="00197A92" w:rsidRDefault="00F529F9" w:rsidP="00C7614E">
      <w:pPr>
        <w:jc w:val="both"/>
      </w:pPr>
      <w:r w:rsidRPr="00197A92">
        <w:tab/>
      </w:r>
      <w:r w:rsidRPr="008150E1">
        <w:t xml:space="preserve">Срок </w:t>
      </w:r>
      <w:r>
        <w:t xml:space="preserve">действия </w:t>
      </w:r>
      <w:r w:rsidRPr="008150E1">
        <w:t>обеспечения исполнения гарантийных обязательств должен составлять срок исполнения гарантийных обязательств Поставщиком, предусмотренных</w:t>
      </w:r>
      <w:r>
        <w:t xml:space="preserve"> Статьей 11 (п.11.5) настоящего Договора</w:t>
      </w:r>
      <w:r w:rsidRPr="008150E1">
        <w:t>, плюс 60 (шестьдесят) дней, то есть до</w:t>
      </w:r>
      <w:r>
        <w:t xml:space="preserve"> </w:t>
      </w:r>
      <w:r>
        <w:rPr>
          <w:b/>
        </w:rPr>
        <w:t>29.01.2021г</w:t>
      </w:r>
      <w:r w:rsidRPr="008150E1">
        <w:t>.</w:t>
      </w:r>
    </w:p>
    <w:p w:rsidR="00F529F9" w:rsidRPr="001E79B5" w:rsidRDefault="00F529F9" w:rsidP="00C7614E">
      <w:pPr>
        <w:jc w:val="both"/>
      </w:pPr>
      <w:r w:rsidRPr="00197A92">
        <w:tab/>
      </w:r>
      <w:r w:rsidRPr="00543930">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F529F9" w:rsidRDefault="00F529F9" w:rsidP="00C7614E">
      <w:pPr>
        <w:ind w:firstLine="709"/>
        <w:jc w:val="both"/>
      </w:pPr>
      <w:r w:rsidRPr="00197A92">
        <w:t>Поставщик несет все расходы по получению обеспечения исполнения гарантийных обязательств.</w:t>
      </w:r>
    </w:p>
    <w:p w:rsidR="00F529F9" w:rsidRDefault="00F529F9" w:rsidP="00C7614E">
      <w:pPr>
        <w:ind w:firstLine="708"/>
        <w:jc w:val="both"/>
      </w:pPr>
      <w:r>
        <w:t>(</w:t>
      </w:r>
      <w:r w:rsidRPr="00106B02">
        <w:rPr>
          <w:i/>
        </w:rPr>
        <w:t>для энергоблока № 1 Белорусской АЭС</w:t>
      </w:r>
      <w:r>
        <w:t>).</w:t>
      </w:r>
    </w:p>
    <w:p w:rsidR="00F529F9" w:rsidRDefault="00F529F9" w:rsidP="00C7614E">
      <w:pPr>
        <w:ind w:firstLine="708"/>
        <w:jc w:val="both"/>
      </w:pPr>
      <w:r>
        <w:t xml:space="preserve">6.3. </w:t>
      </w:r>
      <w:r w:rsidRPr="00106B02">
        <w:t>В срок не позднее ч</w:t>
      </w:r>
      <w:r>
        <w:t>ем за 30 (тридцать) дней до срока</w:t>
      </w:r>
      <w:r w:rsidRPr="00106B02">
        <w:t xml:space="preserve">  пос</w:t>
      </w:r>
      <w:r>
        <w:t xml:space="preserve">тавки первой партии </w:t>
      </w:r>
      <w:r w:rsidRPr="00106B02">
        <w:t xml:space="preserve"> </w:t>
      </w:r>
      <w:r>
        <w:rPr>
          <w:bCs/>
          <w:spacing w:val="-1"/>
        </w:rPr>
        <w:t>трубопроводов</w:t>
      </w:r>
      <w:r w:rsidRPr="00106B02">
        <w:t xml:space="preserve">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xml:space="preserve">, указанных в пункте 6.4 настоящего Договора, в размере 5% (пять процентов) от цены Договора. </w:t>
      </w:r>
    </w:p>
    <w:p w:rsidR="00F529F9" w:rsidRDefault="00F529F9" w:rsidP="00C7614E">
      <w:pPr>
        <w:ind w:firstLine="708"/>
        <w:jc w:val="both"/>
      </w:pPr>
      <w:r w:rsidRPr="00270B56">
        <w:t>Срок обеспечения исполнения гарантийных обязательств должен составлять срок исполнения гарантийных обязательств Поставщиком, пр</w:t>
      </w:r>
      <w:r>
        <w:t>едусмотренных Статьей 11 (п.11.6</w:t>
      </w:r>
      <w:r w:rsidRPr="00270B56">
        <w:t>) настоящего Договора, плюс 60 (шестьдесят) дней, то есть до</w:t>
      </w:r>
      <w:r>
        <w:t xml:space="preserve"> </w:t>
      </w:r>
      <w:r w:rsidRPr="0095392F">
        <w:rPr>
          <w:b/>
        </w:rPr>
        <w:t>18.09.2022г</w:t>
      </w:r>
      <w:r w:rsidRPr="00270B56">
        <w:t>.</w:t>
      </w:r>
    </w:p>
    <w:p w:rsidR="00F529F9" w:rsidRPr="00106B02" w:rsidRDefault="00F529F9" w:rsidP="00C7614E">
      <w:pPr>
        <w:ind w:firstLine="708"/>
        <w:jc w:val="both"/>
      </w:pPr>
      <w:r w:rsidRPr="00543930">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F529F9" w:rsidRPr="00106B02" w:rsidRDefault="00F529F9" w:rsidP="00C7614E">
      <w:pPr>
        <w:ind w:firstLine="708"/>
        <w:jc w:val="both"/>
      </w:pPr>
      <w:r w:rsidRPr="00106B02">
        <w:t>Поставщик несет все расходы по обеспечению исполнения гарантийных обязательств.</w:t>
      </w:r>
    </w:p>
    <w:p w:rsidR="00F529F9" w:rsidRPr="003459E4" w:rsidRDefault="00F529F9" w:rsidP="00C7614E">
      <w:pPr>
        <w:ind w:firstLine="708"/>
        <w:jc w:val="both"/>
      </w:pPr>
      <w:r w:rsidRPr="00106B02">
        <w:t>(</w:t>
      </w:r>
      <w:r>
        <w:rPr>
          <w:i/>
        </w:rPr>
        <w:t>для энергоблока № 2</w:t>
      </w:r>
      <w:r w:rsidRPr="00106B02">
        <w:rPr>
          <w:i/>
        </w:rPr>
        <w:t xml:space="preserve"> Белорусской АЭС</w:t>
      </w:r>
      <w:r w:rsidRPr="00106B02">
        <w:t>).</w:t>
      </w:r>
    </w:p>
    <w:p w:rsidR="00F529F9" w:rsidRPr="00197A92" w:rsidRDefault="00F529F9" w:rsidP="00C7614E">
      <w:pPr>
        <w:ind w:firstLine="708"/>
        <w:jc w:val="both"/>
      </w:pPr>
      <w:r w:rsidRPr="00197A92">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F529F9" w:rsidRPr="00197A92" w:rsidRDefault="00F529F9" w:rsidP="00C7614E">
      <w:pPr>
        <w:ind w:firstLine="708"/>
        <w:jc w:val="both"/>
      </w:pPr>
      <w:r w:rsidRPr="00197A92">
        <w:t>6.4.1.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F529F9" w:rsidRPr="00197A92" w:rsidRDefault="00F529F9" w:rsidP="00C7614E">
      <w:pPr>
        <w:ind w:firstLine="708"/>
        <w:jc w:val="both"/>
      </w:pPr>
      <w:r w:rsidRPr="00197A92">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F529F9" w:rsidRPr="00197A92" w:rsidRDefault="00F529F9" w:rsidP="00C7614E">
      <w:pPr>
        <w:ind w:firstLine="708"/>
        <w:jc w:val="both"/>
      </w:pPr>
      <w:r w:rsidRPr="00197A92">
        <w:t>6.4.3. Безотзывной банковской гарантии на бланке банка-гаранта, подписанной уполномоченным лицом банка-гаранта, с печатью банка-гаранта.</w:t>
      </w:r>
    </w:p>
    <w:p w:rsidR="00F529F9" w:rsidRDefault="00F529F9" w:rsidP="00C7614E">
      <w:pPr>
        <w:ind w:firstLine="708"/>
        <w:jc w:val="both"/>
      </w:pPr>
      <w:r w:rsidRPr="00197A92">
        <w:t>6.4.4. Договора поручительства с подписью уполномоченного лица Поручителя и печатью Поручителя.</w:t>
      </w:r>
    </w:p>
    <w:p w:rsidR="00F529F9" w:rsidRPr="00197A92" w:rsidRDefault="00F529F9" w:rsidP="00C7614E">
      <w:pPr>
        <w:ind w:firstLine="708"/>
        <w:jc w:val="both"/>
      </w:pPr>
      <w:r w:rsidRPr="00543930">
        <w:t>6.4.5. В форме денежных средств путем их перечисления Покупателю (обеспечительный взнос).</w:t>
      </w:r>
    </w:p>
    <w:p w:rsidR="00F529F9" w:rsidRPr="00197A92" w:rsidRDefault="00F529F9" w:rsidP="00C7614E">
      <w:pPr>
        <w:ind w:firstLine="708"/>
        <w:jc w:val="both"/>
      </w:pPr>
      <w:r w:rsidRPr="00197A92">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Договоре</w:t>
      </w:r>
      <w:r w:rsidRPr="00197A92">
        <w:t xml:space="preserve"> видов определяется Поставщиком самостоятельно.</w:t>
      </w:r>
    </w:p>
    <w:p w:rsidR="00F529F9" w:rsidRPr="00197A92" w:rsidRDefault="00F529F9" w:rsidP="00C7614E">
      <w:pPr>
        <w:ind w:firstLine="708"/>
        <w:jc w:val="both"/>
      </w:pPr>
      <w:r w:rsidRPr="00197A92">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F529F9" w:rsidRPr="00197A92" w:rsidRDefault="00F529F9" w:rsidP="00C7614E">
      <w:pPr>
        <w:ind w:firstLine="708"/>
        <w:jc w:val="both"/>
      </w:pPr>
      <w:r w:rsidRPr="00197A92">
        <w:t>6.6. Банковские гарантии оформляются в соответствии с формами, установленными Приложением</w:t>
      </w:r>
      <w:r>
        <w:t xml:space="preserve"> № 16</w:t>
      </w:r>
      <w:r w:rsidRPr="00197A92">
        <w:t xml:space="preserve">, Приложением № </w:t>
      </w:r>
      <w:r>
        <w:t>17</w:t>
      </w:r>
      <w:r w:rsidRPr="00197A92">
        <w:t xml:space="preserve">, Приложением № </w:t>
      </w:r>
      <w:r>
        <w:t>18</w:t>
      </w:r>
      <w:r w:rsidRPr="00197A92">
        <w:t xml:space="preserve"> к настоящему Договору.</w:t>
      </w:r>
    </w:p>
    <w:p w:rsidR="00F529F9" w:rsidRDefault="00F529F9" w:rsidP="00C7614E">
      <w:pPr>
        <w:ind w:firstLine="708"/>
        <w:jc w:val="both"/>
      </w:pPr>
      <w:r w:rsidRPr="00197A92">
        <w:t xml:space="preserve">6.7. Договор поручительства заключается по формам, установленным в Приложении </w:t>
      </w:r>
      <w:r>
        <w:br/>
      </w:r>
      <w:r w:rsidRPr="00197A92">
        <w:t xml:space="preserve">№ </w:t>
      </w:r>
      <w:r>
        <w:t xml:space="preserve">19, </w:t>
      </w:r>
      <w:r w:rsidRPr="00197A92">
        <w:t xml:space="preserve">Приложении № </w:t>
      </w:r>
      <w:r>
        <w:t>20</w:t>
      </w:r>
      <w:r w:rsidRPr="00197A92">
        <w:t xml:space="preserve">, Приложении № </w:t>
      </w:r>
      <w:r>
        <w:t>21</w:t>
      </w:r>
      <w:r w:rsidRPr="00197A92">
        <w:t xml:space="preserve"> к настоящему Договору.</w:t>
      </w:r>
    </w:p>
    <w:p w:rsidR="00F529F9" w:rsidRPr="00197A92" w:rsidRDefault="00F529F9" w:rsidP="00C7614E">
      <w:pPr>
        <w:ind w:firstLine="708"/>
        <w:jc w:val="both"/>
      </w:pPr>
      <w:r w:rsidRPr="00407BB7">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F529F9" w:rsidRPr="00197A92" w:rsidRDefault="00F529F9" w:rsidP="00C7614E">
      <w:pPr>
        <w:ind w:firstLine="708"/>
        <w:jc w:val="both"/>
      </w:pPr>
      <w:r w:rsidRPr="00197A92">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F529F9" w:rsidRPr="00197A92" w:rsidRDefault="00F529F9" w:rsidP="00C7614E">
      <w:pPr>
        <w:ind w:firstLine="708"/>
        <w:jc w:val="both"/>
      </w:pPr>
      <w:r w:rsidRPr="00197A92">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529F9" w:rsidRPr="00197A92" w:rsidRDefault="00F529F9" w:rsidP="00C7614E">
      <w:pPr>
        <w:ind w:firstLine="708"/>
        <w:jc w:val="both"/>
      </w:pPr>
      <w:r w:rsidRPr="00197A92">
        <w:t>6.10.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529F9" w:rsidRPr="00197A92" w:rsidRDefault="00F529F9" w:rsidP="00C7614E">
      <w:pPr>
        <w:ind w:firstLine="708"/>
        <w:jc w:val="both"/>
      </w:pPr>
      <w:r w:rsidRPr="00197A92">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529F9" w:rsidRPr="00197A92" w:rsidRDefault="00F529F9" w:rsidP="00C7614E">
      <w:pPr>
        <w:ind w:firstLine="708"/>
        <w:jc w:val="both"/>
      </w:pPr>
      <w:r w:rsidRPr="00197A92">
        <w:t>- бенефициаром в банковской гарантии должен быть указан Покупатель, принципалом – Поставщик, гарантом – банк, выдавший банковскую гарантию;</w:t>
      </w:r>
    </w:p>
    <w:p w:rsidR="00F529F9" w:rsidRPr="00197A92" w:rsidRDefault="00F529F9" w:rsidP="00C7614E">
      <w:pPr>
        <w:ind w:firstLine="708"/>
        <w:jc w:val="both"/>
      </w:pPr>
      <w:r w:rsidRPr="00197A92">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529F9" w:rsidRPr="00197A92" w:rsidRDefault="00F529F9" w:rsidP="00C7614E">
      <w:pPr>
        <w:ind w:firstLine="708"/>
        <w:jc w:val="both"/>
      </w:pPr>
      <w:r w:rsidRPr="00197A92">
        <w:t xml:space="preserve">-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w:t>
      </w:r>
      <w:r>
        <w:t>в</w:t>
      </w:r>
      <w:r w:rsidRPr="00197A92">
        <w:t xml:space="preserve"> обеспечение исполнения которых выдается гарантия;</w:t>
      </w:r>
    </w:p>
    <w:p w:rsidR="00F529F9" w:rsidRPr="00197A92" w:rsidRDefault="00F529F9" w:rsidP="00C7614E">
      <w:pPr>
        <w:ind w:firstLine="708"/>
        <w:jc w:val="both"/>
      </w:pPr>
      <w:r w:rsidRPr="00197A92">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197A92">
        <w:rPr>
          <w:lang w:val="en-US"/>
        </w:rPr>
        <w:t>SWIFT</w:t>
      </w:r>
      <w:r w:rsidRPr="00197A92">
        <w:t>, в котором Покупатель указывает, в чем состоит нарушение Поставщиком обязательств, в обеспечение которых выдана гарантия;</w:t>
      </w:r>
    </w:p>
    <w:p w:rsidR="00F529F9" w:rsidRPr="00197A92" w:rsidRDefault="00F529F9" w:rsidP="00C7614E">
      <w:pPr>
        <w:ind w:firstLine="708"/>
        <w:jc w:val="both"/>
      </w:pPr>
      <w:r w:rsidRPr="00197A92">
        <w:t>- в банковской гарантии указывается срок ее действия (пункты 6.1, 6.2, 6.3 настоящего Договора);</w:t>
      </w:r>
    </w:p>
    <w:p w:rsidR="00F529F9" w:rsidRPr="00197A92" w:rsidRDefault="00F529F9" w:rsidP="00C7614E">
      <w:pPr>
        <w:ind w:firstLine="708"/>
        <w:jc w:val="both"/>
      </w:pPr>
      <w:r w:rsidRPr="00197A92">
        <w:t>- банковская гарантия должна быть безотзывной;</w:t>
      </w:r>
    </w:p>
    <w:p w:rsidR="00F529F9" w:rsidRPr="00197A92" w:rsidRDefault="00F529F9" w:rsidP="00C7614E">
      <w:pPr>
        <w:ind w:firstLine="708"/>
        <w:jc w:val="both"/>
      </w:pPr>
      <w:r w:rsidRPr="00197A92">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F529F9" w:rsidRPr="00197A92" w:rsidRDefault="00F529F9" w:rsidP="00C7614E">
      <w:pPr>
        <w:ind w:firstLine="708"/>
        <w:jc w:val="both"/>
      </w:pPr>
      <w:r w:rsidRPr="00197A92">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529F9" w:rsidRPr="00197A92" w:rsidRDefault="00F529F9" w:rsidP="00C7614E">
      <w:pPr>
        <w:ind w:firstLine="708"/>
        <w:jc w:val="both"/>
      </w:pPr>
      <w:r w:rsidRPr="00197A92">
        <w:t>- банковская гарантия должна содержать условие, что любые споры по данной гарантии подлежат разрешению в Арбитражном суде</w:t>
      </w:r>
      <w:r>
        <w:t xml:space="preserve"> Нижегородской области</w:t>
      </w:r>
      <w:r w:rsidRPr="00197A92">
        <w:t>;</w:t>
      </w:r>
    </w:p>
    <w:p w:rsidR="00F529F9" w:rsidRPr="00197A92" w:rsidRDefault="00F529F9" w:rsidP="00C7614E">
      <w:pPr>
        <w:ind w:firstLine="708"/>
        <w:jc w:val="both"/>
      </w:pPr>
      <w:r w:rsidRPr="00197A92">
        <w:t>- к банковской гарантии должны быть приложены документы, указанные в 6.13 настоящего Договора;</w:t>
      </w:r>
    </w:p>
    <w:p w:rsidR="00F529F9" w:rsidRPr="00197A92" w:rsidRDefault="00F529F9" w:rsidP="00C7614E">
      <w:pPr>
        <w:ind w:firstLine="708"/>
        <w:jc w:val="both"/>
      </w:pPr>
      <w:r w:rsidRPr="00197A92">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F529F9" w:rsidRPr="00197A92" w:rsidRDefault="00F529F9" w:rsidP="00C7614E">
      <w:pPr>
        <w:ind w:firstLine="708"/>
        <w:jc w:val="both"/>
      </w:pPr>
      <w:r w:rsidRPr="00197A92">
        <w:t>6.12. Банковская гарантия должна быть выдана банком, отвечающим следующим требованиям:</w:t>
      </w:r>
    </w:p>
    <w:p w:rsidR="00F529F9" w:rsidRPr="00197A92" w:rsidRDefault="00F529F9" w:rsidP="00C7614E">
      <w:pPr>
        <w:ind w:firstLine="708"/>
        <w:jc w:val="both"/>
      </w:pPr>
      <w:r w:rsidRPr="00197A92">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529F9" w:rsidRPr="00197A92" w:rsidRDefault="00F529F9" w:rsidP="00C7614E">
      <w:pPr>
        <w:ind w:firstLine="708"/>
        <w:jc w:val="both"/>
      </w:pPr>
      <w:r w:rsidRPr="00197A92">
        <w:t xml:space="preserve"> - наличие в системе страхования вкладов (в случае если банковскую гарантию предоставляет российский банк);</w:t>
      </w:r>
    </w:p>
    <w:p w:rsidR="00F529F9" w:rsidRPr="00197A92" w:rsidRDefault="00F529F9" w:rsidP="00C7614E">
      <w:pPr>
        <w:ind w:firstLine="708"/>
        <w:jc w:val="both"/>
      </w:pPr>
      <w:r w:rsidRPr="00197A92">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529F9" w:rsidRPr="00417097" w:rsidRDefault="00F529F9" w:rsidP="00C7614E">
      <w:pPr>
        <w:ind w:firstLine="708"/>
        <w:jc w:val="both"/>
      </w:pPr>
      <w:r w:rsidRPr="00197A92">
        <w:t>- не принимаются банковские гарантии, выдаваемые некоммерческими кредитными организац</w:t>
      </w:r>
      <w:r>
        <w:t>иями и страховыми организациями</w:t>
      </w:r>
      <w:r w:rsidRPr="00417097">
        <w:t>.</w:t>
      </w:r>
    </w:p>
    <w:p w:rsidR="00F529F9" w:rsidRPr="001E79B5" w:rsidRDefault="00F529F9" w:rsidP="00C7614E">
      <w:pPr>
        <w:ind w:firstLine="708"/>
        <w:jc w:val="both"/>
      </w:pPr>
      <w:r w:rsidRPr="001E79B5">
        <w:t xml:space="preserve">В дополнение к </w:t>
      </w:r>
      <w:r>
        <w:t>выше</w:t>
      </w:r>
      <w:r w:rsidRPr="001E79B5">
        <w:t>указанным требованиям банки-нерезиденты должны соответствовать следующим требованиям:</w:t>
      </w:r>
    </w:p>
    <w:p w:rsidR="00F529F9" w:rsidRPr="001E79B5" w:rsidRDefault="00F529F9" w:rsidP="00C7614E">
      <w:pPr>
        <w:jc w:val="both"/>
      </w:pPr>
      <w:r w:rsidRPr="001E79B5">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F529F9" w:rsidRPr="001E79B5" w:rsidRDefault="00F529F9" w:rsidP="00C7614E">
      <w:pPr>
        <w:ind w:firstLine="708"/>
        <w:jc w:val="both"/>
      </w:pPr>
      <w:r w:rsidRPr="001E79B5">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529F9" w:rsidRPr="001E79B5" w:rsidRDefault="00F529F9" w:rsidP="00C7614E">
      <w:pPr>
        <w:ind w:firstLine="708"/>
        <w:jc w:val="both"/>
      </w:pPr>
      <w:r w:rsidRPr="001E79B5">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w:t>
      </w:r>
      <w:r>
        <w:t xml:space="preserve">арантию предоставляет </w:t>
      </w:r>
      <w:r w:rsidRPr="001E79B5">
        <w:t xml:space="preserve"> банк</w:t>
      </w:r>
      <w:r>
        <w:t>-резидент Российской Федерации</w:t>
      </w:r>
      <w:r w:rsidRPr="001E79B5">
        <w:t>) или иного уполномоченного органа (в случае если банковскую гарантию предоставляет банк,</w:t>
      </w:r>
      <w:r>
        <w:t xml:space="preserve"> не являющийся резидентом </w:t>
      </w:r>
      <w:r w:rsidRPr="001E79B5">
        <w:t xml:space="preserve">Российской Федерации), а также отсутствие в открытом доступе отчетности банка (на сайте </w:t>
      </w:r>
      <w:hyperlink r:id="rId5" w:history="1">
        <w:r w:rsidRPr="001E79B5">
          <w:t>www.cbr.ru</w:t>
        </w:r>
      </w:hyperlink>
      <w:r w:rsidRPr="001E79B5">
        <w:t xml:space="preserve"> –для банков – резидентов Российской Федерации) является основанием для отказа в приеме гарантии данного банка.</w:t>
      </w:r>
    </w:p>
    <w:p w:rsidR="00F529F9" w:rsidRPr="00197A92" w:rsidRDefault="00F529F9" w:rsidP="00C7614E">
      <w:pPr>
        <w:ind w:firstLine="708"/>
        <w:jc w:val="both"/>
      </w:pPr>
      <w:r w:rsidRPr="00197A92">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529F9" w:rsidRPr="00197A92" w:rsidRDefault="00F529F9" w:rsidP="00C7614E">
      <w:pPr>
        <w:ind w:firstLine="708"/>
        <w:jc w:val="both"/>
      </w:pPr>
      <w:r w:rsidRPr="00197A92">
        <w:t>- заверенные уполномоченным лицом банка-гаранта или нотариально заверенные копии действующих учредительных документов банка-гаранта;</w:t>
      </w:r>
    </w:p>
    <w:p w:rsidR="00F529F9" w:rsidRPr="00197A92" w:rsidRDefault="00F529F9" w:rsidP="00C7614E">
      <w:pPr>
        <w:ind w:firstLine="708"/>
        <w:jc w:val="both"/>
      </w:pPr>
      <w:r w:rsidRPr="00197A92">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529F9" w:rsidRPr="00197A92" w:rsidRDefault="00F529F9" w:rsidP="00C7614E">
      <w:pPr>
        <w:ind w:firstLine="708"/>
        <w:jc w:val="both"/>
      </w:pPr>
      <w:r w:rsidRPr="00197A92">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F529F9" w:rsidRPr="00197A92" w:rsidRDefault="00F529F9" w:rsidP="00C7614E">
      <w:pPr>
        <w:ind w:firstLine="708"/>
        <w:jc w:val="both"/>
      </w:pPr>
      <w:r w:rsidRPr="00197A92">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529F9" w:rsidRPr="00197A92" w:rsidRDefault="00F529F9" w:rsidP="00C7614E">
      <w:pPr>
        <w:ind w:firstLine="708"/>
        <w:jc w:val="both"/>
      </w:pPr>
      <w:r w:rsidRPr="00197A92">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F529F9" w:rsidRPr="00197A92" w:rsidRDefault="00F529F9" w:rsidP="00C7614E">
      <w:pPr>
        <w:ind w:firstLine="708"/>
        <w:jc w:val="both"/>
      </w:pPr>
      <w:r w:rsidRPr="00197A92">
        <w:t>6.14. Поручитель должен отвечать следующим требованиям:</w:t>
      </w:r>
    </w:p>
    <w:p w:rsidR="00F529F9" w:rsidRPr="005602ED" w:rsidRDefault="00F529F9" w:rsidP="00C7614E">
      <w:pPr>
        <w:ind w:firstLine="708"/>
        <w:jc w:val="both"/>
      </w:pPr>
      <w:r w:rsidRPr="005602ED">
        <w:t xml:space="preserve">- </w:t>
      </w:r>
      <w: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F529F9" w:rsidRPr="00197A92" w:rsidRDefault="00F529F9" w:rsidP="00C7614E">
      <w:pPr>
        <w:ind w:firstLine="708"/>
        <w:jc w:val="both"/>
      </w:pPr>
      <w:r w:rsidRPr="00197A92">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r>
        <w:t>;</w:t>
      </w:r>
    </w:p>
    <w:p w:rsidR="00F529F9" w:rsidRPr="00197A92" w:rsidRDefault="00F529F9" w:rsidP="00C7614E">
      <w:pPr>
        <w:ind w:firstLine="708"/>
        <w:jc w:val="both"/>
      </w:pPr>
      <w:r w:rsidRPr="00197A92">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529F9" w:rsidRPr="00197A92" w:rsidRDefault="00F529F9" w:rsidP="00C7614E">
      <w:pPr>
        <w:ind w:firstLine="708"/>
        <w:jc w:val="both"/>
      </w:pPr>
      <w:r w:rsidRPr="00197A92">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529F9" w:rsidRPr="00197A92" w:rsidRDefault="00F529F9" w:rsidP="00C7614E">
      <w:pPr>
        <w:ind w:firstLine="708"/>
        <w:jc w:val="both"/>
      </w:pPr>
      <w:r w:rsidRPr="00197A92">
        <w:t>- заверенные уполномоченным лицом поручителя или нотариально заверенные копии действующих учредительных документов поручителя;</w:t>
      </w:r>
    </w:p>
    <w:p w:rsidR="00F529F9" w:rsidRPr="00197A92" w:rsidRDefault="00F529F9" w:rsidP="00C7614E">
      <w:pPr>
        <w:ind w:firstLine="708"/>
        <w:jc w:val="both"/>
      </w:pPr>
      <w:r w:rsidRPr="00197A92">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529F9" w:rsidRPr="00197A92" w:rsidRDefault="00F529F9" w:rsidP="00C7614E">
      <w:pPr>
        <w:ind w:firstLine="708"/>
        <w:jc w:val="both"/>
      </w:pPr>
      <w:r w:rsidRPr="00197A92">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F529F9" w:rsidRPr="00197A92" w:rsidRDefault="00F529F9" w:rsidP="00C7614E">
      <w:pPr>
        <w:ind w:firstLine="708"/>
        <w:jc w:val="both"/>
      </w:pPr>
      <w:r w:rsidRPr="00197A92">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F529F9" w:rsidRPr="00197A92" w:rsidRDefault="00F529F9" w:rsidP="00C7614E">
      <w:pPr>
        <w:ind w:firstLine="708"/>
        <w:jc w:val="both"/>
      </w:pPr>
      <w:r w:rsidRPr="00197A92">
        <w:t>6.16. Покупатель отказывает в приеме обеспечения (в виде банковской гарантии или поручительства) если:</w:t>
      </w:r>
    </w:p>
    <w:p w:rsidR="00F529F9" w:rsidRPr="00197A92" w:rsidRDefault="00F529F9" w:rsidP="00C7614E">
      <w:pPr>
        <w:ind w:firstLine="708"/>
        <w:jc w:val="both"/>
      </w:pPr>
      <w:r w:rsidRPr="00197A92">
        <w:t>- такое поручительство или банковская гарантия не обеспечивает обязательства, подлежащего обеспечению в соответствии с условиями договора;</w:t>
      </w:r>
    </w:p>
    <w:p w:rsidR="00F529F9" w:rsidRPr="00197A92" w:rsidRDefault="00F529F9" w:rsidP="00C7614E">
      <w:pPr>
        <w:ind w:firstLine="708"/>
        <w:jc w:val="both"/>
      </w:pPr>
      <w:r w:rsidRPr="00197A92">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F529F9" w:rsidRPr="00197A92" w:rsidRDefault="00F529F9" w:rsidP="00C7614E">
      <w:pPr>
        <w:ind w:firstLine="708"/>
        <w:jc w:val="both"/>
      </w:pPr>
      <w:r w:rsidRPr="00197A92">
        <w:t>- получено уведомление от поручителя или банка-гаранта о неподтверждении факта выдачи обеспечения;</w:t>
      </w:r>
    </w:p>
    <w:p w:rsidR="00F529F9" w:rsidRPr="00197A92" w:rsidRDefault="00F529F9" w:rsidP="00C7614E">
      <w:pPr>
        <w:ind w:firstLine="708"/>
        <w:jc w:val="both"/>
      </w:pPr>
      <w:r w:rsidRPr="00197A92">
        <w:t>-</w:t>
      </w:r>
      <w:r>
        <w:t xml:space="preserve"> </w:t>
      </w:r>
      <w:r w:rsidRPr="009321CA">
        <w:t>суммарный размер обязательств, выданных банком-гарантом или поручителем в пользу организаций Госкорпорации «Росатом», превысит установ</w:t>
      </w:r>
      <w:r>
        <w:t>ленный максимальный лимит риска</w:t>
      </w:r>
      <w:r w:rsidRPr="00197A92">
        <w:t>;</w:t>
      </w:r>
    </w:p>
    <w:p w:rsidR="00F529F9" w:rsidRDefault="00F529F9" w:rsidP="00C7614E">
      <w:pPr>
        <w:ind w:firstLine="708"/>
        <w:jc w:val="both"/>
      </w:pPr>
      <w:r w:rsidRPr="00197A92">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w:t>
      </w:r>
      <w:r>
        <w:t>№ 16-21</w:t>
      </w:r>
      <w:r w:rsidRPr="00407BB7">
        <w:t xml:space="preserve">, 19а-21а </w:t>
      </w:r>
      <w:r w:rsidRPr="00197A92">
        <w:t xml:space="preserve"> к настоящему Договору).</w:t>
      </w:r>
    </w:p>
    <w:p w:rsidR="00F529F9" w:rsidRPr="0063142A" w:rsidRDefault="00F529F9" w:rsidP="00C7614E">
      <w:pPr>
        <w:ind w:firstLine="708"/>
        <w:jc w:val="both"/>
      </w:pPr>
      <w:r w:rsidRPr="00543930">
        <w:t>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
    <w:p w:rsidR="00F529F9" w:rsidRDefault="00F529F9" w:rsidP="00C7614E">
      <w:pPr>
        <w:pStyle w:val="PlainText"/>
        <w:rPr>
          <w:rFonts w:ascii="Times New Roman" w:hAnsi="Times New Roman" w:cs="Times New Roman"/>
          <w:sz w:val="24"/>
          <w:szCs w:val="24"/>
        </w:rPr>
      </w:pPr>
      <w:r>
        <w:rPr>
          <w:rFonts w:ascii="Times New Roman" w:hAnsi="Times New Roman" w:cs="Times New Roman"/>
          <w:sz w:val="24"/>
          <w:szCs w:val="24"/>
        </w:rPr>
        <w:t>ЗАО «Атомстройэкспорт»</w:t>
      </w:r>
    </w:p>
    <w:p w:rsidR="00F529F9" w:rsidRDefault="00F529F9" w:rsidP="00C7614E">
      <w:pPr>
        <w:pStyle w:val="PlainText"/>
        <w:rPr>
          <w:rFonts w:ascii="Times New Roman" w:hAnsi="Times New Roman" w:cs="Times New Roman"/>
          <w:sz w:val="24"/>
          <w:szCs w:val="24"/>
        </w:rPr>
      </w:pPr>
      <w:r>
        <w:rPr>
          <w:rFonts w:ascii="Times New Roman" w:hAnsi="Times New Roman" w:cs="Times New Roman"/>
          <w:sz w:val="24"/>
          <w:szCs w:val="24"/>
        </w:rPr>
        <w:t>127434, Москва, Дмитровское шоссе, д. 2, стр. 1</w:t>
      </w:r>
    </w:p>
    <w:p w:rsidR="00F529F9" w:rsidRDefault="00F529F9" w:rsidP="00C7614E">
      <w:pPr>
        <w:pStyle w:val="PlainText"/>
        <w:rPr>
          <w:rFonts w:ascii="Times New Roman" w:hAnsi="Times New Roman" w:cs="Times New Roman"/>
          <w:sz w:val="24"/>
          <w:szCs w:val="24"/>
        </w:rPr>
      </w:pPr>
      <w:r>
        <w:rPr>
          <w:rFonts w:ascii="Times New Roman" w:hAnsi="Times New Roman" w:cs="Times New Roman"/>
          <w:sz w:val="24"/>
          <w:szCs w:val="24"/>
        </w:rPr>
        <w:t xml:space="preserve">ИНН 7701186067, КПП 997450001  </w:t>
      </w:r>
    </w:p>
    <w:p w:rsidR="00F529F9" w:rsidRDefault="00F529F9" w:rsidP="00C7614E">
      <w:pPr>
        <w:pStyle w:val="PlainText"/>
        <w:rPr>
          <w:rFonts w:ascii="Times New Roman" w:hAnsi="Times New Roman" w:cs="Times New Roman"/>
          <w:sz w:val="24"/>
          <w:szCs w:val="24"/>
        </w:rPr>
      </w:pPr>
      <w:r>
        <w:rPr>
          <w:rFonts w:ascii="Times New Roman" w:hAnsi="Times New Roman" w:cs="Times New Roman"/>
          <w:sz w:val="24"/>
          <w:szCs w:val="24"/>
        </w:rPr>
        <w:t>р/с 40702810800000000667</w:t>
      </w:r>
    </w:p>
    <w:p w:rsidR="00F529F9" w:rsidRDefault="00F529F9" w:rsidP="00C7614E">
      <w:pPr>
        <w:pStyle w:val="PlainText"/>
        <w:rPr>
          <w:rFonts w:ascii="Times New Roman" w:hAnsi="Times New Roman" w:cs="Times New Roman"/>
          <w:sz w:val="24"/>
          <w:szCs w:val="24"/>
        </w:rPr>
      </w:pPr>
      <w:r>
        <w:rPr>
          <w:rFonts w:ascii="Times New Roman" w:hAnsi="Times New Roman" w:cs="Times New Roman"/>
          <w:sz w:val="24"/>
          <w:szCs w:val="24"/>
        </w:rPr>
        <w:t>в ГПБ (ОАО) г. Москва</w:t>
      </w:r>
    </w:p>
    <w:p w:rsidR="00F529F9" w:rsidRDefault="00F529F9" w:rsidP="00C7614E">
      <w:pPr>
        <w:pStyle w:val="PlainText"/>
        <w:rPr>
          <w:rFonts w:ascii="Times New Roman" w:hAnsi="Times New Roman" w:cs="Times New Roman"/>
          <w:sz w:val="24"/>
          <w:szCs w:val="24"/>
        </w:rPr>
      </w:pPr>
      <w:r>
        <w:rPr>
          <w:rFonts w:ascii="Times New Roman" w:hAnsi="Times New Roman" w:cs="Times New Roman"/>
          <w:sz w:val="24"/>
          <w:szCs w:val="24"/>
        </w:rPr>
        <w:t>к/с 30101810200000000823</w:t>
      </w:r>
    </w:p>
    <w:p w:rsidR="00F529F9" w:rsidRDefault="00F529F9" w:rsidP="00C7614E">
      <w:r>
        <w:t>БИК 044525823  </w:t>
      </w:r>
    </w:p>
    <w:p w:rsidR="00F529F9" w:rsidRPr="00543930" w:rsidRDefault="00F529F9" w:rsidP="00C7614E">
      <w:pPr>
        <w:ind w:firstLine="708"/>
        <w:jc w:val="both"/>
      </w:pPr>
      <w:r w:rsidRPr="00543930">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F529F9" w:rsidRPr="00543930" w:rsidRDefault="00F529F9" w:rsidP="00C7614E">
      <w:pPr>
        <w:ind w:firstLine="708"/>
        <w:jc w:val="both"/>
      </w:pPr>
      <w:r w:rsidRPr="00543930">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F529F9" w:rsidRPr="00543930" w:rsidRDefault="00F529F9" w:rsidP="00C7614E">
      <w:pPr>
        <w:ind w:firstLine="708"/>
        <w:jc w:val="both"/>
      </w:pPr>
      <w:r w:rsidRPr="00543930">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529F9" w:rsidRPr="00543930" w:rsidRDefault="00F529F9" w:rsidP="00C7614E">
      <w:pPr>
        <w:ind w:firstLine="708"/>
        <w:jc w:val="both"/>
      </w:pPr>
      <w:r w:rsidRPr="00543930">
        <w:t>6.19.1. для возврата денежных средств, перечисленных в качестве обеспечения исполнения Договора – не ранее срока выполнения всех обязательств Поставщиком трубопроводов (кроме гарантийных обязательств) плюс 60 (шестьдесят) дней.</w:t>
      </w:r>
    </w:p>
    <w:p w:rsidR="00F529F9" w:rsidRPr="00543930" w:rsidRDefault="00F529F9" w:rsidP="00C7614E">
      <w:pPr>
        <w:ind w:firstLine="708"/>
        <w:jc w:val="both"/>
      </w:pPr>
      <w:r w:rsidRPr="00543930">
        <w:t>6.19.2. для возврата денежных средств, перечисленных в качестве обеспечения возврата авансового платежа – не ранее срока доставки последней партии трубопроводов Поставщиком плюс 60 (шестьдесят) дней.</w:t>
      </w:r>
    </w:p>
    <w:p w:rsidR="00F529F9" w:rsidRPr="00543930" w:rsidRDefault="00F529F9" w:rsidP="00C7614E">
      <w:pPr>
        <w:ind w:firstLine="708"/>
        <w:jc w:val="both"/>
      </w:pPr>
      <w:r w:rsidRPr="00543930">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F529F9" w:rsidRPr="00543930" w:rsidRDefault="00F529F9" w:rsidP="00C7614E">
      <w:pPr>
        <w:ind w:firstLine="708"/>
        <w:jc w:val="both"/>
      </w:pPr>
      <w:r w:rsidRPr="00543930">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F529F9" w:rsidRPr="00543930" w:rsidRDefault="00F529F9" w:rsidP="00C7614E">
      <w:pPr>
        <w:ind w:firstLine="708"/>
        <w:jc w:val="both"/>
      </w:pPr>
      <w:r w:rsidRPr="00543930">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F529F9" w:rsidRPr="00543930" w:rsidRDefault="00F529F9" w:rsidP="00C7614E">
      <w:pPr>
        <w:ind w:firstLine="708"/>
        <w:jc w:val="both"/>
      </w:pPr>
      <w:r w:rsidRPr="00543930">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529F9" w:rsidRPr="00197A92" w:rsidRDefault="00F529F9" w:rsidP="00C7614E">
      <w:pPr>
        <w:ind w:firstLine="708"/>
        <w:jc w:val="both"/>
      </w:pPr>
      <w:r w:rsidRPr="00543930">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529F9" w:rsidRPr="00197A92" w:rsidRDefault="00F529F9" w:rsidP="00C7614E">
      <w:pPr>
        <w:ind w:firstLine="708"/>
        <w:jc w:val="both"/>
      </w:pPr>
      <w:r>
        <w:t>6.22</w:t>
      </w:r>
      <w:r w:rsidRPr="00197A92">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F529F9" w:rsidRPr="00197A92" w:rsidRDefault="00F529F9" w:rsidP="00C7614E">
      <w:pPr>
        <w:ind w:firstLine="708"/>
        <w:jc w:val="both"/>
      </w:pPr>
      <w:r w:rsidRPr="00197A92">
        <w:t>Покупатель также вправе потребовать от Поставщика предоставления нового обеспечения в соответствии в следующих случаях:</w:t>
      </w:r>
    </w:p>
    <w:p w:rsidR="00F529F9" w:rsidRPr="00197A92" w:rsidRDefault="00F529F9" w:rsidP="00C7614E">
      <w:pPr>
        <w:ind w:firstLine="708"/>
        <w:jc w:val="both"/>
      </w:pPr>
      <w:r w:rsidRPr="00197A92">
        <w:t>- если в отношении Поручителя в соответствии с законодательством о банкротстве введена процедура наблюдения;</w:t>
      </w:r>
    </w:p>
    <w:p w:rsidR="00F529F9" w:rsidRPr="00197A92" w:rsidRDefault="00F529F9" w:rsidP="00C7614E">
      <w:pPr>
        <w:ind w:firstLine="708"/>
        <w:jc w:val="both"/>
      </w:pPr>
      <w:r w:rsidRPr="00197A92">
        <w:t>-уменьшения кредитного рейтинга Поручителя;</w:t>
      </w:r>
    </w:p>
    <w:p w:rsidR="00F529F9" w:rsidRPr="00197A92" w:rsidRDefault="00F529F9" w:rsidP="00C7614E">
      <w:pPr>
        <w:tabs>
          <w:tab w:val="left" w:pos="0"/>
        </w:tabs>
        <w:ind w:firstLine="709"/>
        <w:jc w:val="both"/>
        <w:rPr>
          <w:b/>
          <w:color w:val="000000"/>
        </w:rPr>
      </w:pPr>
      <w:r w:rsidRPr="00197A92">
        <w:t>- публикации Поручителем в соответствии с действующим законодательством сведений о начале процедуры ликвидации или реорганизации</w:t>
      </w:r>
      <w:r>
        <w:t>.</w:t>
      </w:r>
    </w:p>
    <w:p w:rsidR="00F529F9" w:rsidRPr="00F5718D" w:rsidRDefault="00F529F9" w:rsidP="00C7614E">
      <w:pPr>
        <w:tabs>
          <w:tab w:val="left" w:pos="0"/>
        </w:tabs>
        <w:ind w:firstLine="709"/>
        <w:jc w:val="both"/>
        <w:rPr>
          <w:bCs/>
          <w:spacing w:val="-1"/>
        </w:rPr>
      </w:pPr>
    </w:p>
    <w:p w:rsidR="00F529F9" w:rsidRPr="00F5718D" w:rsidRDefault="00F529F9" w:rsidP="00C7614E">
      <w:pPr>
        <w:tabs>
          <w:tab w:val="left" w:pos="0"/>
        </w:tabs>
        <w:ind w:firstLine="709"/>
        <w:jc w:val="center"/>
        <w:rPr>
          <w:b/>
          <w:bCs/>
          <w:spacing w:val="-1"/>
        </w:rPr>
      </w:pPr>
      <w:r w:rsidRPr="00F5718D">
        <w:rPr>
          <w:b/>
          <w:color w:val="000000"/>
        </w:rPr>
        <w:t xml:space="preserve">Статья 7. </w:t>
      </w:r>
      <w:r w:rsidRPr="00F5718D">
        <w:rPr>
          <w:b/>
          <w:bCs/>
          <w:spacing w:val="-1"/>
        </w:rPr>
        <w:t>Права и обязанности Покупателя</w:t>
      </w:r>
    </w:p>
    <w:p w:rsidR="00F529F9" w:rsidRPr="00F5718D" w:rsidRDefault="00F529F9" w:rsidP="00C7614E">
      <w:pPr>
        <w:tabs>
          <w:tab w:val="left" w:pos="0"/>
        </w:tabs>
        <w:ind w:firstLine="709"/>
        <w:jc w:val="center"/>
        <w:rPr>
          <w:b/>
          <w:bCs/>
          <w:spacing w:val="-1"/>
        </w:rPr>
      </w:pPr>
    </w:p>
    <w:p w:rsidR="00F529F9" w:rsidRPr="00F5718D" w:rsidRDefault="00F529F9" w:rsidP="00C7614E">
      <w:pPr>
        <w:shd w:val="clear" w:color="auto" w:fill="FFFFFF"/>
        <w:tabs>
          <w:tab w:val="left" w:pos="0"/>
          <w:tab w:val="left" w:pos="1276"/>
        </w:tabs>
        <w:ind w:firstLine="709"/>
        <w:jc w:val="both"/>
      </w:pPr>
      <w:r w:rsidRPr="00F5718D">
        <w:t>7.1. Покупатель имеет право:</w:t>
      </w:r>
    </w:p>
    <w:p w:rsidR="00F529F9" w:rsidRPr="00F5718D" w:rsidRDefault="00F529F9" w:rsidP="00C7614E">
      <w:pPr>
        <w:widowControl w:val="0"/>
        <w:shd w:val="clear" w:color="auto" w:fill="FFFFFF"/>
        <w:tabs>
          <w:tab w:val="left" w:pos="0"/>
          <w:tab w:val="left" w:pos="1276"/>
        </w:tabs>
        <w:autoSpaceDE w:val="0"/>
        <w:autoSpaceDN w:val="0"/>
        <w:adjustRightInd w:val="0"/>
        <w:ind w:right="34" w:firstLine="709"/>
        <w:jc w:val="both"/>
        <w:rPr>
          <w:spacing w:val="-5"/>
        </w:rPr>
      </w:pPr>
      <w:r w:rsidRPr="00F5718D">
        <w:t>7.1.1. Досрочно прекратить исполнение договорных обязательств с Поставщиком в соответствии с условиями настоящего Договора.</w:t>
      </w:r>
    </w:p>
    <w:p w:rsidR="00F529F9" w:rsidRPr="00F5718D" w:rsidRDefault="00F529F9" w:rsidP="00C7614E">
      <w:pPr>
        <w:shd w:val="clear" w:color="auto" w:fill="FFFFFF"/>
        <w:tabs>
          <w:tab w:val="left" w:pos="0"/>
          <w:tab w:val="left" w:pos="1276"/>
        </w:tabs>
        <w:ind w:left="5" w:right="14" w:firstLine="709"/>
        <w:jc w:val="both"/>
      </w:pPr>
      <w:r w:rsidRPr="00F5718D">
        <w:t xml:space="preserve">7.1.2. Если Поставщик не поставил предусмотренные Договором трубопроводы, либо не выполнил обоснованное требование Покупателя о замене некачественных трубопроводов или о доукомплектовании </w:t>
      </w:r>
      <w:r w:rsidRPr="00F5718D">
        <w:rPr>
          <w:spacing w:val="-1"/>
        </w:rPr>
        <w:t xml:space="preserve">трубопроводов в срок, указанный Покупателем, Покупатель вправе </w:t>
      </w:r>
      <w:r w:rsidRPr="00F5718D">
        <w:t>приобрести недопоставленные трубопроводы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F529F9" w:rsidRPr="00F5718D" w:rsidRDefault="00F529F9" w:rsidP="00C7614E">
      <w:pPr>
        <w:shd w:val="clear" w:color="auto" w:fill="FFFFFF"/>
        <w:tabs>
          <w:tab w:val="left" w:pos="0"/>
          <w:tab w:val="left" w:pos="1276"/>
          <w:tab w:val="left" w:pos="1334"/>
        </w:tabs>
        <w:ind w:left="10" w:right="19" w:firstLine="709"/>
        <w:jc w:val="both"/>
      </w:pPr>
      <w:r w:rsidRPr="00F5718D">
        <w:t>7.1.3. Запросить у Поставщика бухгалтерскую и налоговую отчетность в любой момент срока действия Договора.</w:t>
      </w:r>
    </w:p>
    <w:p w:rsidR="00F529F9" w:rsidRPr="00F5718D" w:rsidRDefault="00F529F9" w:rsidP="00C7614E">
      <w:pPr>
        <w:shd w:val="clear" w:color="auto" w:fill="FFFFFF"/>
        <w:tabs>
          <w:tab w:val="left" w:pos="0"/>
          <w:tab w:val="left" w:pos="1276"/>
          <w:tab w:val="left" w:pos="1334"/>
        </w:tabs>
        <w:ind w:left="10" w:right="19" w:firstLine="709"/>
        <w:jc w:val="both"/>
      </w:pPr>
      <w:r w:rsidRPr="00F5718D">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F529F9" w:rsidRPr="00F5718D" w:rsidRDefault="00F529F9" w:rsidP="00C7614E">
      <w:pPr>
        <w:shd w:val="clear" w:color="auto" w:fill="FFFFFF"/>
        <w:tabs>
          <w:tab w:val="left" w:pos="0"/>
          <w:tab w:val="left" w:pos="1276"/>
          <w:tab w:val="left" w:pos="1334"/>
        </w:tabs>
        <w:ind w:left="10" w:right="19" w:firstLine="709"/>
        <w:jc w:val="both"/>
      </w:pPr>
      <w:r w:rsidRPr="00F5718D">
        <w:t>7.1.5.</w:t>
      </w:r>
      <w:r w:rsidRPr="00F5718D">
        <w:tab/>
      </w:r>
      <w:r w:rsidRPr="00F5718D">
        <w:tab/>
        <w:t>Осуществить иные права, предусмотренные настоящим Договором,</w:t>
      </w:r>
      <w:r w:rsidRPr="00F5718D">
        <w:br/>
        <w:t xml:space="preserve">действующим законодательством Российской Федерации и другими нормативными правовыми актами Российской Федерации. </w:t>
      </w:r>
    </w:p>
    <w:p w:rsidR="00F529F9" w:rsidRPr="00F5718D" w:rsidRDefault="00F529F9" w:rsidP="00C7614E">
      <w:pPr>
        <w:shd w:val="clear" w:color="auto" w:fill="FFFFFF"/>
        <w:tabs>
          <w:tab w:val="left" w:pos="0"/>
          <w:tab w:val="left" w:pos="1276"/>
          <w:tab w:val="left" w:pos="1334"/>
        </w:tabs>
        <w:ind w:left="10" w:right="19" w:firstLine="709"/>
        <w:jc w:val="both"/>
      </w:pPr>
      <w:r w:rsidRPr="00F5718D">
        <w:t>7.1.6. Уведомить Поставщика о необходимости сокращения сроков поставки и сроков доставки трубопроводов (не менее технологического цикла изготовления трубопроводов, считая с даты согласования РКД) с приложением проекта соответствующего дополнительного соглашения со Спецификацией трубопроводов в 2-х экземплярах, подписанного со стороны Покупателя, в котором определен перечень трубопроводов, а также сроки его поставки и сроки его доставки.</w:t>
      </w:r>
    </w:p>
    <w:p w:rsidR="00F529F9" w:rsidRPr="00F5718D" w:rsidRDefault="00F529F9" w:rsidP="00C7614E">
      <w:pPr>
        <w:shd w:val="clear" w:color="auto" w:fill="FFFFFF"/>
        <w:tabs>
          <w:tab w:val="left" w:pos="0"/>
          <w:tab w:val="left" w:pos="1276"/>
          <w:tab w:val="left" w:pos="1334"/>
        </w:tabs>
        <w:ind w:left="10" w:right="19" w:firstLine="709"/>
        <w:jc w:val="both"/>
      </w:pPr>
      <w:r w:rsidRPr="00F5718D">
        <w:rPr>
          <w:spacing w:val="-2"/>
        </w:rPr>
        <w:t>7.2.    Покупатель обязан:</w:t>
      </w:r>
    </w:p>
    <w:p w:rsidR="00F529F9" w:rsidRPr="00D2181A" w:rsidRDefault="00F529F9" w:rsidP="00C7614E">
      <w:pPr>
        <w:shd w:val="clear" w:color="auto" w:fill="FFFFFF"/>
        <w:tabs>
          <w:tab w:val="left" w:pos="0"/>
          <w:tab w:val="left" w:pos="1205"/>
          <w:tab w:val="left" w:pos="1276"/>
        </w:tabs>
        <w:ind w:left="14" w:right="14" w:firstLine="709"/>
        <w:jc w:val="both"/>
      </w:pPr>
      <w:r w:rsidRPr="00F5718D">
        <w:rPr>
          <w:spacing w:val="-3"/>
        </w:rPr>
        <w:t>7.2.1. </w:t>
      </w:r>
      <w:r w:rsidRPr="00F5718D">
        <w:tab/>
      </w:r>
      <w:r w:rsidRPr="001E79B5">
        <w:t xml:space="preserve"> </w:t>
      </w:r>
      <w:r>
        <w:t>Провести Приемочную инспекцию на территории Поставщика трубопроводов или завода-изготовителя</w:t>
      </w:r>
      <w:r w:rsidRPr="001E79B5">
        <w:t xml:space="preserve"> </w:t>
      </w:r>
      <w:r>
        <w:t>(в соответствии с Приложением № 13 к Договору).</w:t>
      </w:r>
    </w:p>
    <w:p w:rsidR="00F529F9" w:rsidRDefault="00F529F9" w:rsidP="00C7614E">
      <w:pPr>
        <w:shd w:val="clear" w:color="auto" w:fill="FFFFFF"/>
        <w:tabs>
          <w:tab w:val="left" w:pos="0"/>
          <w:tab w:val="left" w:pos="1276"/>
        </w:tabs>
        <w:ind w:left="14" w:right="14" w:firstLine="709"/>
        <w:jc w:val="both"/>
      </w:pPr>
      <w:r w:rsidRPr="00F5718D">
        <w:t xml:space="preserve">7.2.2. </w:t>
      </w:r>
      <w:r w:rsidRPr="00F5718D">
        <w:tab/>
      </w:r>
      <w:r>
        <w:t>Принять трубопроводы и произвести оплату Поставщику в порядке и на условиях, предусмотренных настоящим Договором.</w:t>
      </w:r>
    </w:p>
    <w:p w:rsidR="00F529F9" w:rsidRPr="00F5718D" w:rsidRDefault="00F529F9" w:rsidP="00C7614E">
      <w:pPr>
        <w:shd w:val="clear" w:color="auto" w:fill="FFFFFF"/>
        <w:tabs>
          <w:tab w:val="left" w:pos="0"/>
          <w:tab w:val="left" w:pos="1276"/>
        </w:tabs>
        <w:ind w:left="14" w:right="14" w:firstLine="709"/>
        <w:jc w:val="both"/>
      </w:pPr>
      <w:r>
        <w:t xml:space="preserve">7.2.3. </w:t>
      </w:r>
      <w:r w:rsidRPr="00F5718D">
        <w:t>Провести Входной контроль поставленных на Площадку АЭС трубопроводов с участием Заказчика</w:t>
      </w:r>
      <w:r>
        <w:t xml:space="preserve">  (Приложение №15 к Договору)</w:t>
      </w:r>
      <w:r w:rsidRPr="00F5718D">
        <w:t>.</w:t>
      </w:r>
    </w:p>
    <w:p w:rsidR="00F529F9" w:rsidRPr="00F5718D" w:rsidRDefault="00F529F9" w:rsidP="00C7614E">
      <w:pPr>
        <w:shd w:val="clear" w:color="auto" w:fill="FFFFFF"/>
        <w:tabs>
          <w:tab w:val="left" w:pos="0"/>
          <w:tab w:val="left" w:pos="1276"/>
        </w:tabs>
        <w:ind w:left="14" w:right="14" w:firstLine="709"/>
        <w:jc w:val="both"/>
      </w:pPr>
      <w:r w:rsidRPr="00F5718D">
        <w:t>7.2.</w:t>
      </w:r>
      <w:r>
        <w:t>4</w:t>
      </w:r>
      <w:r w:rsidRPr="00F5718D">
        <w:t xml:space="preserve">. </w:t>
      </w:r>
      <w:r>
        <w:t>При получении полномочий от Заказчика н</w:t>
      </w:r>
      <w:r w:rsidRPr="00F5718D">
        <w:t>азначить Уполномоченную организацию и выдать ей поручения на проведение контроля качества в ходе конструирования и изготовления трубопроводов.</w:t>
      </w:r>
    </w:p>
    <w:p w:rsidR="00F529F9" w:rsidRPr="00F5718D" w:rsidRDefault="00F529F9" w:rsidP="00C7614E">
      <w:pPr>
        <w:tabs>
          <w:tab w:val="left" w:pos="0"/>
          <w:tab w:val="left" w:pos="1276"/>
        </w:tabs>
        <w:ind w:firstLine="709"/>
        <w:jc w:val="both"/>
      </w:pPr>
      <w:r w:rsidRPr="00F5718D">
        <w:t>7.2.</w:t>
      </w:r>
      <w:r>
        <w:t>5</w:t>
      </w:r>
      <w:r w:rsidRPr="00F5718D">
        <w:t>. Оказать необходимое содействие Поставщику при выполнении положений Статьи 8 настоящего Договора.</w:t>
      </w:r>
    </w:p>
    <w:p w:rsidR="00F529F9" w:rsidRPr="00F5718D" w:rsidRDefault="00F529F9" w:rsidP="00C7614E">
      <w:pPr>
        <w:tabs>
          <w:tab w:val="left" w:pos="0"/>
        </w:tabs>
        <w:ind w:firstLine="709"/>
        <w:jc w:val="both"/>
      </w:pPr>
      <w:r w:rsidRPr="00F5718D">
        <w:t>7.2.</w:t>
      </w:r>
      <w:r>
        <w:t>6</w:t>
      </w:r>
      <w:r w:rsidRPr="00F5718D">
        <w:t>. Получить, при необходимости, экспортные лицензии или иное официальное разрешение для вывоза трубопроводов с территории Российской Федерации.</w:t>
      </w:r>
    </w:p>
    <w:p w:rsidR="00F529F9" w:rsidRPr="00F5718D" w:rsidRDefault="00F529F9" w:rsidP="00C7614E">
      <w:pPr>
        <w:tabs>
          <w:tab w:val="left" w:pos="0"/>
        </w:tabs>
        <w:ind w:firstLine="709"/>
        <w:jc w:val="both"/>
      </w:pPr>
      <w:r w:rsidRPr="00F5718D">
        <w:t>7.2.</w:t>
      </w:r>
      <w:r>
        <w:t>7</w:t>
      </w:r>
      <w:r w:rsidRPr="00F5718D">
        <w:t>. Застраховать трубопроводы на период их транспортировки, уведомить Поставщика о заключении Договора транспортного страхования грузов.</w:t>
      </w:r>
    </w:p>
    <w:p w:rsidR="00F529F9" w:rsidRDefault="00F529F9" w:rsidP="00C7614E">
      <w:pPr>
        <w:shd w:val="clear" w:color="auto" w:fill="FFFFFF"/>
        <w:tabs>
          <w:tab w:val="left" w:pos="0"/>
          <w:tab w:val="left" w:pos="1276"/>
        </w:tabs>
        <w:ind w:firstLine="709"/>
        <w:jc w:val="both"/>
      </w:pPr>
      <w:r w:rsidRPr="00F5718D">
        <w:t>7.2.</w:t>
      </w:r>
      <w:r>
        <w:t>8</w:t>
      </w:r>
      <w:r w:rsidRPr="00F5718D">
        <w:t xml:space="preserve">. </w:t>
      </w:r>
      <w:r w:rsidRPr="00F5718D">
        <w:rPr>
          <w:spacing w:val="-2"/>
        </w:rPr>
        <w:t xml:space="preserve">В течение 10 (десяти) календарных дней с даты проставления </w:t>
      </w:r>
      <w:r w:rsidRPr="00F5718D">
        <w:t xml:space="preserve">штампа «В производство» на МСЧ направить в адрес Поставщика посредством почты и/или электронной почты ИТТ и согласованный с Заказчиком МСЧ для разработки Поставщиком РКД, Детальной описи/Комплектовочной ведомости.  </w:t>
      </w:r>
    </w:p>
    <w:p w:rsidR="00F529F9" w:rsidRPr="0005472E" w:rsidRDefault="00F529F9" w:rsidP="00C7614E">
      <w:pPr>
        <w:tabs>
          <w:tab w:val="left" w:pos="0"/>
        </w:tabs>
        <w:ind w:firstLine="709"/>
        <w:jc w:val="both"/>
      </w:pPr>
      <w:r w:rsidRPr="0091078B">
        <w:t>7.2.</w:t>
      </w:r>
      <w:r>
        <w:t>9. При поставке трубопроводов</w:t>
      </w:r>
      <w:r w:rsidRPr="0091078B">
        <w:t xml:space="preserve"> 1, 2 и 3 классов безопасности в течение 1</w:t>
      </w:r>
      <w:r>
        <w:t>5 (</w:t>
      </w:r>
      <w:r w:rsidRPr="0005472E">
        <w:t>пятнадцати</w:t>
      </w:r>
      <w:r w:rsidRPr="0091078B">
        <w:t xml:space="preserve">) </w:t>
      </w:r>
      <w:r w:rsidRPr="0005472E">
        <w:t xml:space="preserve">рабочих </w:t>
      </w:r>
      <w:r w:rsidRPr="0091078B">
        <w:t xml:space="preserve">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6" w:history="1">
        <w:r w:rsidRPr="0091078B">
          <w:t>ftp.niaep.ru</w:t>
        </w:r>
      </w:hyperlink>
      <w:r w:rsidRPr="0091078B">
        <w:t>.</w:t>
      </w:r>
    </w:p>
    <w:p w:rsidR="00F529F9" w:rsidRDefault="00F529F9" w:rsidP="00C7614E">
      <w:pPr>
        <w:tabs>
          <w:tab w:val="left" w:pos="0"/>
        </w:tabs>
        <w:ind w:firstLine="709"/>
        <w:jc w:val="both"/>
      </w:pPr>
      <w:r w:rsidRPr="0091078B">
        <w:t>7.2.</w:t>
      </w:r>
      <w:r>
        <w:t>10</w:t>
      </w:r>
      <w:r w:rsidRPr="0091078B">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529F9" w:rsidRDefault="00F529F9" w:rsidP="00C7614E">
      <w:pPr>
        <w:tabs>
          <w:tab w:val="left" w:pos="0"/>
        </w:tabs>
        <w:ind w:firstLine="709"/>
        <w:jc w:val="center"/>
        <w:rPr>
          <w:b/>
          <w:color w:val="000000"/>
        </w:rPr>
      </w:pPr>
    </w:p>
    <w:p w:rsidR="00F529F9" w:rsidRPr="00F5718D" w:rsidRDefault="00F529F9" w:rsidP="00C7614E">
      <w:pPr>
        <w:tabs>
          <w:tab w:val="left" w:pos="0"/>
        </w:tabs>
        <w:ind w:firstLine="709"/>
        <w:jc w:val="center"/>
        <w:rPr>
          <w:b/>
          <w:bCs/>
        </w:rPr>
      </w:pPr>
      <w:r w:rsidRPr="00F5718D">
        <w:rPr>
          <w:b/>
          <w:color w:val="000000"/>
        </w:rPr>
        <w:t>Статья 8.</w:t>
      </w:r>
      <w:r w:rsidRPr="00F5718D">
        <w:rPr>
          <w:b/>
        </w:rPr>
        <w:t xml:space="preserve"> </w:t>
      </w:r>
      <w:r w:rsidRPr="00F5718D">
        <w:rPr>
          <w:b/>
          <w:bCs/>
        </w:rPr>
        <w:t>Права и обязанности Поставщика</w:t>
      </w:r>
    </w:p>
    <w:p w:rsidR="00F529F9" w:rsidRPr="00F5718D" w:rsidRDefault="00F529F9" w:rsidP="00C7614E">
      <w:pPr>
        <w:tabs>
          <w:tab w:val="left" w:pos="0"/>
        </w:tabs>
        <w:ind w:firstLine="709"/>
        <w:jc w:val="center"/>
        <w:rPr>
          <w:b/>
          <w:bCs/>
        </w:rPr>
      </w:pPr>
    </w:p>
    <w:p w:rsidR="00F529F9" w:rsidRPr="00F5718D" w:rsidRDefault="00F529F9" w:rsidP="00C7614E">
      <w:pPr>
        <w:shd w:val="clear" w:color="auto" w:fill="FFFFFF"/>
        <w:tabs>
          <w:tab w:val="left" w:pos="0"/>
        </w:tabs>
        <w:ind w:firstLine="709"/>
        <w:jc w:val="both"/>
      </w:pPr>
      <w:r w:rsidRPr="00F5718D">
        <w:rPr>
          <w:spacing w:val="-2"/>
        </w:rPr>
        <w:t>8.1  Поставщик обязан:</w:t>
      </w:r>
    </w:p>
    <w:p w:rsidR="00F529F9" w:rsidRPr="00F5718D" w:rsidRDefault="00F529F9" w:rsidP="00C7614E">
      <w:pPr>
        <w:shd w:val="clear" w:color="auto" w:fill="FFFFFF"/>
        <w:tabs>
          <w:tab w:val="left" w:pos="0"/>
          <w:tab w:val="left" w:pos="1277"/>
        </w:tabs>
        <w:ind w:firstLine="709"/>
        <w:jc w:val="both"/>
      </w:pPr>
      <w:r w:rsidRPr="00F5718D">
        <w:t>8.1.1. До начала изготовления трубопроводов разработать, предоставить на согласование</w:t>
      </w:r>
    </w:p>
    <w:p w:rsidR="00F529F9" w:rsidRPr="00F5718D" w:rsidRDefault="00F529F9" w:rsidP="00C7614E">
      <w:pPr>
        <w:shd w:val="clear" w:color="auto" w:fill="FFFFFF"/>
        <w:tabs>
          <w:tab w:val="left" w:pos="0"/>
          <w:tab w:val="left" w:pos="1277"/>
        </w:tabs>
        <w:ind w:firstLine="709"/>
        <w:jc w:val="both"/>
      </w:pPr>
      <w:r>
        <w:t>1</w:t>
      </w:r>
      <w:r w:rsidRPr="00F5718D">
        <w:t>) Проектировщику</w:t>
      </w:r>
      <w:r>
        <w:t xml:space="preserve"> при участии Генпроектировщика: Поставщик направляет разработанные  </w:t>
      </w:r>
      <w:r w:rsidRPr="00F5718D">
        <w:t xml:space="preserve">РКД, Детальные описи/Комплектовочные ведомости </w:t>
      </w:r>
      <w:r>
        <w:t>Генпроектировщику. Генпроектировщик направляет данные документы для рассмотрения и согласования Проектировщику в течение 3 (трех) рабочих дней после получения</w:t>
      </w:r>
      <w:r w:rsidRPr="00F5718D">
        <w:t>,</w:t>
      </w:r>
    </w:p>
    <w:p w:rsidR="00F529F9" w:rsidRPr="0091078B" w:rsidRDefault="00F529F9" w:rsidP="00C7614E">
      <w:pPr>
        <w:shd w:val="clear" w:color="auto" w:fill="FFFFFF"/>
        <w:tabs>
          <w:tab w:val="left" w:pos="0"/>
          <w:tab w:val="left" w:pos="1277"/>
        </w:tabs>
        <w:ind w:firstLine="709"/>
        <w:jc w:val="both"/>
        <w:rPr>
          <w:i/>
        </w:rPr>
      </w:pPr>
      <w:r>
        <w:t>2</w:t>
      </w:r>
      <w:r w:rsidRPr="00F5718D">
        <w:t xml:space="preserve">) Разработчику ТП РУ (при поставке трубопроводов РУ) </w:t>
      </w:r>
      <w:r w:rsidRPr="00F5718D">
        <w:rPr>
          <w:i/>
        </w:rPr>
        <w:t>(Разработчиком ТП РУ</w:t>
      </w:r>
      <w:r>
        <w:rPr>
          <w:i/>
        </w:rPr>
        <w:t xml:space="preserve"> является </w:t>
      </w:r>
      <w:r w:rsidRPr="00F5718D">
        <w:rPr>
          <w:i/>
        </w:rPr>
        <w:t>АО ОКБ «ГИДРОПРЕСС», Российская Федерация, г.Подольск, Московской области),</w:t>
      </w:r>
    </w:p>
    <w:p w:rsidR="00F529F9" w:rsidRPr="00270AA1" w:rsidRDefault="00F529F9" w:rsidP="00C7614E">
      <w:pPr>
        <w:shd w:val="clear" w:color="auto" w:fill="FFFFFF"/>
        <w:tabs>
          <w:tab w:val="left" w:pos="0"/>
          <w:tab w:val="left" w:pos="1277"/>
        </w:tabs>
        <w:ind w:firstLine="709"/>
        <w:jc w:val="both"/>
      </w:pPr>
      <w:r>
        <w:t>3</w:t>
      </w:r>
      <w:r w:rsidRPr="00DD1B33">
        <w:t xml:space="preserve">) Уполномоченной организации </w:t>
      </w:r>
    </w:p>
    <w:p w:rsidR="00F529F9" w:rsidRPr="00F5718D" w:rsidRDefault="00F529F9" w:rsidP="00C7614E">
      <w:pPr>
        <w:shd w:val="clear" w:color="auto" w:fill="FFFFFF"/>
        <w:tabs>
          <w:tab w:val="left" w:pos="0"/>
          <w:tab w:val="left" w:pos="1277"/>
        </w:tabs>
        <w:ind w:left="19" w:right="10" w:firstLine="709"/>
        <w:jc w:val="both"/>
      </w:pPr>
      <w:r w:rsidRPr="00F5718D">
        <w:t xml:space="preserve">РКД, Детальные описи/Комплектовочные ведомости в соответствии с ИТТ и МСЧ, выданными Покупателем Поставщику, в течение 30 (тридцати) календарных дней с момента передачи Поставщику ИТТ и МСЧ. Согласованию подлежит РКД на трубопроводы высокого давления Дн больше или равно 108 мм и низкого давления Дн больше или равно 89 мм; </w:t>
      </w:r>
    </w:p>
    <w:p w:rsidR="00F529F9" w:rsidRPr="00F5718D" w:rsidRDefault="00F529F9" w:rsidP="00C7614E">
      <w:pPr>
        <w:pStyle w:val="BodyText3"/>
        <w:tabs>
          <w:tab w:val="left" w:pos="567"/>
          <w:tab w:val="left" w:pos="1134"/>
          <w:tab w:val="left" w:pos="1276"/>
        </w:tabs>
        <w:suppressAutoHyphens/>
        <w:spacing w:before="40"/>
        <w:ind w:firstLine="720"/>
        <w:jc w:val="both"/>
        <w:rPr>
          <w:sz w:val="24"/>
          <w:szCs w:val="24"/>
        </w:rPr>
      </w:pPr>
      <w:r w:rsidRPr="0091078B">
        <w:rPr>
          <w:sz w:val="24"/>
          <w:szCs w:val="24"/>
        </w:rPr>
        <w:t>При необходимости разработки в соответствии с требованиями ИТТ на трубы нового сортамента труб, конструкторской документацией на фасонные детали, соответствующие этому сортаменту и отсутствующие в действующих ОСТ, ГОСТ и иной НД</w:t>
      </w:r>
      <w:r w:rsidRPr="00F5718D">
        <w:rPr>
          <w:sz w:val="24"/>
          <w:szCs w:val="24"/>
        </w:rPr>
        <w:t>, срок разработки и предоставления РКД на согласование составляет 120 (сто двадцать) календарных дней с момента передачи Поставщику ИТТ и МСЧ.</w:t>
      </w:r>
    </w:p>
    <w:p w:rsidR="00F529F9" w:rsidRDefault="00F529F9" w:rsidP="00C7614E">
      <w:pPr>
        <w:pStyle w:val="BodyText3"/>
        <w:tabs>
          <w:tab w:val="left" w:pos="567"/>
          <w:tab w:val="left" w:pos="1134"/>
          <w:tab w:val="left" w:pos="1276"/>
        </w:tabs>
        <w:suppressAutoHyphens/>
        <w:spacing w:before="40"/>
        <w:ind w:firstLine="720"/>
        <w:jc w:val="both"/>
        <w:rPr>
          <w:sz w:val="24"/>
          <w:szCs w:val="24"/>
        </w:rPr>
      </w:pPr>
      <w:r>
        <w:rPr>
          <w:sz w:val="24"/>
          <w:szCs w:val="24"/>
        </w:rPr>
        <w:t>Проектировщик в течение 15 (пятнадцати) рабочих дней рассматривает, согласовывает или направляет Поставщику замечания по разработанной РКД/</w:t>
      </w:r>
      <w:r w:rsidRPr="00E10FE0">
        <w:rPr>
          <w:sz w:val="24"/>
          <w:szCs w:val="24"/>
        </w:rPr>
        <w:t xml:space="preserve"> </w:t>
      </w:r>
      <w:r>
        <w:rPr>
          <w:sz w:val="24"/>
          <w:szCs w:val="24"/>
        </w:rPr>
        <w:t xml:space="preserve">Детальным описям/Комплектовочным ведомостям и направляет копию письма в адрес Генпроектировщика. </w:t>
      </w:r>
    </w:p>
    <w:p w:rsidR="00F529F9" w:rsidRDefault="00F529F9" w:rsidP="00C7614E">
      <w:pPr>
        <w:pStyle w:val="BodyText3"/>
        <w:tabs>
          <w:tab w:val="left" w:pos="567"/>
          <w:tab w:val="left" w:pos="1134"/>
          <w:tab w:val="left" w:pos="1276"/>
        </w:tabs>
        <w:suppressAutoHyphens/>
        <w:spacing w:before="40"/>
        <w:ind w:firstLine="720"/>
        <w:jc w:val="both"/>
        <w:rPr>
          <w:sz w:val="24"/>
          <w:szCs w:val="24"/>
        </w:rPr>
      </w:pPr>
      <w:r>
        <w:rPr>
          <w:sz w:val="24"/>
          <w:szCs w:val="24"/>
        </w:rPr>
        <w:t>Поставщик обязан устранить  замечания к разработанной РКД, Детальным описям/Комплектовочным ведомостям</w:t>
      </w:r>
      <w:r w:rsidRPr="0091078B">
        <w:rPr>
          <w:sz w:val="24"/>
          <w:szCs w:val="24"/>
        </w:rPr>
        <w:t xml:space="preserve"> </w:t>
      </w:r>
      <w:r>
        <w:rPr>
          <w:sz w:val="24"/>
          <w:szCs w:val="24"/>
        </w:rPr>
        <w:t xml:space="preserve"> в течение 7 (семи) рабочих дней с момента получения замечаний и заново направить их на согласование в порядке, указанном в подпункте 8.1.1. (1) настоящего Договора.</w:t>
      </w:r>
    </w:p>
    <w:p w:rsidR="00F529F9" w:rsidRDefault="00F529F9" w:rsidP="00C7614E">
      <w:pPr>
        <w:pStyle w:val="BodyText3"/>
        <w:tabs>
          <w:tab w:val="left" w:pos="567"/>
          <w:tab w:val="left" w:pos="1134"/>
          <w:tab w:val="left" w:pos="1276"/>
        </w:tabs>
        <w:suppressAutoHyphens/>
        <w:spacing w:before="40"/>
        <w:ind w:firstLine="720"/>
        <w:jc w:val="both"/>
        <w:rPr>
          <w:sz w:val="24"/>
          <w:szCs w:val="24"/>
        </w:rPr>
      </w:pPr>
      <w:r>
        <w:rPr>
          <w:sz w:val="24"/>
          <w:szCs w:val="24"/>
        </w:rPr>
        <w:t>Проектировщик в течение 7 (семи) рабочих дней повторно рассматривает, при отсутствии замечаний согласовывает РКД/</w:t>
      </w:r>
      <w:r w:rsidRPr="0091078B">
        <w:rPr>
          <w:sz w:val="24"/>
          <w:szCs w:val="24"/>
        </w:rPr>
        <w:t xml:space="preserve"> Детальные описи/Комплектовочные ведомости</w:t>
      </w:r>
      <w:r>
        <w:rPr>
          <w:sz w:val="24"/>
          <w:szCs w:val="24"/>
        </w:rPr>
        <w:t xml:space="preserve"> письмом в адрес Поставщика  и направляет копию письма в адрес Генпроектировщика. </w:t>
      </w:r>
    </w:p>
    <w:p w:rsidR="00F529F9" w:rsidRDefault="00F529F9" w:rsidP="00C7614E">
      <w:pPr>
        <w:pStyle w:val="BodyText3"/>
        <w:tabs>
          <w:tab w:val="left" w:pos="567"/>
          <w:tab w:val="left" w:pos="1134"/>
          <w:tab w:val="left" w:pos="1276"/>
        </w:tabs>
        <w:suppressAutoHyphens/>
        <w:spacing w:before="40"/>
        <w:ind w:firstLine="720"/>
        <w:jc w:val="both"/>
        <w:rPr>
          <w:sz w:val="24"/>
          <w:szCs w:val="24"/>
        </w:rPr>
      </w:pPr>
      <w:r>
        <w:rPr>
          <w:sz w:val="24"/>
          <w:szCs w:val="24"/>
        </w:rPr>
        <w:t>При наличии неоднократных замечаний, при нарушении периода согласования более 2 месяцев, Генпроектировщик инициирует переговоры с Поставщиком и Проектировщиком  по устранению замечаний.</w:t>
      </w:r>
    </w:p>
    <w:p w:rsidR="00F529F9" w:rsidRPr="004B4FE1" w:rsidRDefault="00F529F9" w:rsidP="00C7614E">
      <w:pPr>
        <w:pStyle w:val="BodyText3"/>
        <w:tabs>
          <w:tab w:val="left" w:pos="567"/>
          <w:tab w:val="left" w:pos="1134"/>
          <w:tab w:val="left" w:pos="1276"/>
        </w:tabs>
        <w:suppressAutoHyphens/>
        <w:spacing w:before="40"/>
        <w:ind w:firstLine="720"/>
        <w:jc w:val="both"/>
        <w:rPr>
          <w:sz w:val="24"/>
          <w:szCs w:val="24"/>
        </w:rPr>
      </w:pPr>
      <w:r>
        <w:rPr>
          <w:sz w:val="24"/>
          <w:szCs w:val="24"/>
        </w:rPr>
        <w:t>Генпроектировщик осуществляет контроль сроков рассмотрения и согласования РКД/</w:t>
      </w:r>
      <w:r w:rsidRPr="00E10FE0">
        <w:rPr>
          <w:sz w:val="24"/>
          <w:szCs w:val="24"/>
        </w:rPr>
        <w:t xml:space="preserve"> </w:t>
      </w:r>
      <w:r>
        <w:rPr>
          <w:sz w:val="24"/>
          <w:szCs w:val="24"/>
        </w:rPr>
        <w:t>Детальных описей/Комплектовочных ведомостей со стороны Проектировщика.</w:t>
      </w:r>
    </w:p>
    <w:p w:rsidR="00F529F9" w:rsidRPr="00F5718D" w:rsidRDefault="00F529F9" w:rsidP="00C7614E">
      <w:pPr>
        <w:tabs>
          <w:tab w:val="left" w:pos="0"/>
          <w:tab w:val="left" w:pos="1296"/>
        </w:tabs>
        <w:ind w:firstLine="709"/>
        <w:jc w:val="both"/>
      </w:pPr>
      <w:r w:rsidRPr="00F5718D">
        <w:rPr>
          <w:spacing w:val="-3"/>
        </w:rPr>
        <w:t xml:space="preserve">8.1.2. </w:t>
      </w:r>
      <w:r w:rsidRPr="00F5718D">
        <w:t xml:space="preserve">Предоставить </w:t>
      </w:r>
      <w:r>
        <w:t xml:space="preserve">Генпроектировщику, </w:t>
      </w:r>
      <w:r w:rsidRPr="00F5718D">
        <w:t>Проектировщику</w:t>
      </w:r>
      <w:r>
        <w:t>,</w:t>
      </w:r>
      <w:r w:rsidRPr="00F5718D">
        <w:t xml:space="preserve"> Покупателю</w:t>
      </w:r>
      <w:r>
        <w:t xml:space="preserve">, </w:t>
      </w:r>
      <w:r w:rsidRPr="00B24FE5">
        <w:t xml:space="preserve"> </w:t>
      </w:r>
      <w:r w:rsidRPr="00F5718D">
        <w:t xml:space="preserve">Разработчику ТП РУ </w:t>
      </w:r>
      <w:r>
        <w:t>и Уполномоченной организации</w:t>
      </w:r>
      <w:r w:rsidRPr="00F5718D">
        <w:t xml:space="preserve"> согласованные РКД, Детальные описи/Комплектовочные ведомости в течение 5 (пяти) календарных дней после окончательного согласования РКД, Детальных описей/Комплектовочных ведомостей.</w:t>
      </w:r>
    </w:p>
    <w:p w:rsidR="00F529F9" w:rsidRPr="00F5718D" w:rsidRDefault="00F529F9" w:rsidP="00C7614E">
      <w:pPr>
        <w:tabs>
          <w:tab w:val="left" w:pos="0"/>
          <w:tab w:val="left" w:pos="1296"/>
        </w:tabs>
        <w:ind w:firstLine="709"/>
        <w:jc w:val="both"/>
      </w:pPr>
      <w:r w:rsidRPr="00F5718D">
        <w:t xml:space="preserve">В случае поставки труб, отсутствующих в действующих ТУ, за 30 (тридцать) календарных дней до даты поставки трубопроводов предоставить ТУ на трубы, согласованные и утвержденные в соответствии с действующим законодательством. </w:t>
      </w:r>
    </w:p>
    <w:p w:rsidR="00F529F9" w:rsidRDefault="00F529F9" w:rsidP="00C7614E">
      <w:pPr>
        <w:tabs>
          <w:tab w:val="left" w:pos="0"/>
        </w:tabs>
        <w:ind w:firstLine="709"/>
        <w:jc w:val="both"/>
      </w:pPr>
      <w:r w:rsidRPr="00F5718D">
        <w:t xml:space="preserve">8.1.3. </w:t>
      </w:r>
      <w:r>
        <w:t>В течение 30 (т</w:t>
      </w:r>
      <w:r w:rsidRPr="00F5718D">
        <w:t>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трубопроводов по Договору (далее - График).</w:t>
      </w:r>
    </w:p>
    <w:p w:rsidR="00F529F9" w:rsidRDefault="00F529F9" w:rsidP="00C7614E">
      <w:pPr>
        <w:shd w:val="clear" w:color="auto" w:fill="FFFFFF"/>
        <w:tabs>
          <w:tab w:val="left" w:pos="0"/>
          <w:tab w:val="left" w:pos="709"/>
        </w:tabs>
        <w:ind w:right="10" w:firstLine="709"/>
        <w:jc w:val="both"/>
      </w:pPr>
      <w:r w:rsidRPr="0091078B">
        <w:t xml:space="preserve">В </w:t>
      </w:r>
      <w:r w:rsidRPr="0091078B">
        <w:rPr>
          <w:szCs w:val="28"/>
        </w:rPr>
        <w:t xml:space="preserve">случае работы в </w:t>
      </w:r>
      <w:r w:rsidRPr="0091078B">
        <w:t xml:space="preserve">справочно-информационном ресурсе «Портал Поставщика», </w:t>
      </w:r>
      <w:r w:rsidRPr="0091078B">
        <w:rPr>
          <w:szCs w:val="28"/>
        </w:rPr>
        <w:t xml:space="preserve">График необходимо разработать и заполнить информацией в </w:t>
      </w:r>
      <w:r w:rsidRPr="0091078B">
        <w:t>«Портале Поставщика».</w:t>
      </w:r>
    </w:p>
    <w:p w:rsidR="00F529F9" w:rsidRDefault="00F529F9" w:rsidP="00C7614E">
      <w:pPr>
        <w:shd w:val="clear" w:color="auto" w:fill="FFFFFF"/>
        <w:tabs>
          <w:tab w:val="left" w:pos="0"/>
          <w:tab w:val="left" w:pos="709"/>
        </w:tabs>
        <w:ind w:right="10" w:firstLine="709"/>
        <w:jc w:val="both"/>
      </w:pPr>
      <w:r w:rsidRPr="00F5718D">
        <w:t>8.1.4. Изготовить, поставить, предъявить Приемочной инспекции и доставить на Площадку АЭС комплектные трубопроводы в соответствии с РКД, Детальными описями/Комплектовочными ведомостями, техническими условиями и Менеджментом качества (Приложение № 13 к Договору) и действующими</w:t>
      </w:r>
      <w:r w:rsidRPr="00F5718D">
        <w:rPr>
          <w:b/>
        </w:rPr>
        <w:t xml:space="preserve"> </w:t>
      </w:r>
      <w:r w:rsidRPr="00F5718D">
        <w:t xml:space="preserve">нормативными техническими документами. </w:t>
      </w:r>
    </w:p>
    <w:p w:rsidR="00F529F9" w:rsidRDefault="00F529F9" w:rsidP="00C7614E">
      <w:pPr>
        <w:shd w:val="clear" w:color="auto" w:fill="FFFFFF"/>
        <w:tabs>
          <w:tab w:val="left" w:pos="0"/>
          <w:tab w:val="left" w:pos="709"/>
        </w:tabs>
        <w:ind w:right="10" w:firstLine="709"/>
        <w:jc w:val="both"/>
      </w:pPr>
      <w:r>
        <w:t>П</w:t>
      </w:r>
      <w:r w:rsidRPr="004A7122">
        <w:t>оставить Покупателю трубопров</w:t>
      </w:r>
      <w:r>
        <w:t>оды, определённые в Спецификациях</w:t>
      </w:r>
      <w:r w:rsidRPr="004A7122">
        <w:t xml:space="preserve"> по</w:t>
      </w:r>
      <w:r>
        <w:t>ставки трубопроводов (Приложения</w:t>
      </w:r>
      <w:r w:rsidRPr="004A7122">
        <w:t xml:space="preserve"> № 1</w:t>
      </w:r>
      <w:r>
        <w:t xml:space="preserve">.1 и 1.2 </w:t>
      </w:r>
      <w:r w:rsidRPr="004A7122">
        <w:t xml:space="preserve"> к До</w:t>
      </w:r>
      <w:r>
        <w:t>говору)</w:t>
      </w:r>
      <w:r w:rsidRPr="004A7122">
        <w:t xml:space="preserve">, включая трубы для выполнения контрольных сварных соединений для аттестации технологии сварки, монтажного запаса и ЗИП </w:t>
      </w:r>
      <w:r w:rsidRPr="004A7122">
        <w:rPr>
          <w:i/>
        </w:rPr>
        <w:t>(при наличии требования о предоставлении ЗИП в ИТТ и/или в МСЧ)</w:t>
      </w:r>
      <w:r w:rsidRPr="004A7122">
        <w:t xml:space="preserve"> в соответствии с техническими условиями на изготовление и поставку трубопроводов</w:t>
      </w:r>
      <w:r>
        <w:t>.</w:t>
      </w:r>
    </w:p>
    <w:p w:rsidR="00F529F9" w:rsidRPr="004A7122" w:rsidRDefault="00F529F9" w:rsidP="00C7614E">
      <w:pPr>
        <w:tabs>
          <w:tab w:val="left" w:pos="0"/>
          <w:tab w:val="left" w:pos="1080"/>
        </w:tabs>
        <w:autoSpaceDE w:val="0"/>
        <w:autoSpaceDN w:val="0"/>
        <w:adjustRightInd w:val="0"/>
        <w:spacing w:after="120"/>
        <w:ind w:left="24" w:firstLine="685"/>
        <w:jc w:val="both"/>
      </w:pPr>
      <w:r>
        <w:t>В</w:t>
      </w:r>
      <w:r w:rsidRPr="004A7122">
        <w:t>ыполнить полный объем мероприятий по Обеспечению качества трубопроводов, укомплектовать трубопроводы (включая поставляемые детали и элементы трубопроводов) сопроводительной документацией, в том числе, при необходимости, расчётами прочности, согласованными сп</w:t>
      </w:r>
      <w:r>
        <w:t>ециализированными организациями.</w:t>
      </w:r>
    </w:p>
    <w:p w:rsidR="00F529F9" w:rsidRDefault="00F529F9" w:rsidP="00C7614E">
      <w:pPr>
        <w:tabs>
          <w:tab w:val="left" w:pos="0"/>
        </w:tabs>
        <w:spacing w:after="120"/>
        <w:ind w:firstLine="709"/>
        <w:jc w:val="both"/>
      </w:pPr>
      <w:r>
        <w:t>О</w:t>
      </w:r>
      <w:r w:rsidRPr="004A7122">
        <w:t>существить испытания трубопроводов, консервацию, упаковку в грузовые места после положительных результатов Приемочной инсп</w:t>
      </w:r>
      <w:r>
        <w:t>екции, маркировку грузовых мест.</w:t>
      </w:r>
      <w:r w:rsidRPr="001E79B5">
        <w:t xml:space="preserve"> </w:t>
      </w:r>
      <w:r w:rsidRPr="00F5718D">
        <w:t>Осуществить отгрузку трубопроводов Покупателю только после уведомления Покупателем Поставщика о заключении договора страхования в соответствии с п. 7.2.</w:t>
      </w:r>
      <w:r w:rsidRPr="001E79B5">
        <w:t>7</w:t>
      </w:r>
      <w:r w:rsidRPr="00F5718D">
        <w:t xml:space="preserve"> Договора. </w:t>
      </w:r>
    </w:p>
    <w:p w:rsidR="00F529F9" w:rsidRDefault="00F529F9" w:rsidP="00C7614E">
      <w:pPr>
        <w:tabs>
          <w:tab w:val="left" w:pos="0"/>
        </w:tabs>
        <w:spacing w:after="120"/>
        <w:ind w:firstLine="709"/>
        <w:jc w:val="both"/>
      </w:pPr>
      <w:r>
        <w:t>В день отгрузки трубопроводов направить на электронный адрес Представительства АО «НИАЭП» в Республике Беларусь (</w:t>
      </w:r>
      <w:hyperlink r:id="rId7" w:history="1">
        <w:r w:rsidRPr="0001232B">
          <w:rPr>
            <w:rStyle w:val="Hyperlink"/>
            <w:lang w:val="en-US"/>
          </w:rPr>
          <w:t>belaes</w:t>
        </w:r>
        <w:r w:rsidRPr="0001232B">
          <w:rPr>
            <w:rStyle w:val="Hyperlink"/>
          </w:rPr>
          <w:t>.</w:t>
        </w:r>
        <w:r w:rsidRPr="0001232B">
          <w:rPr>
            <w:rStyle w:val="Hyperlink"/>
            <w:lang w:val="en-US"/>
          </w:rPr>
          <w:t>niaep</w:t>
        </w:r>
        <w:r w:rsidRPr="0001232B">
          <w:rPr>
            <w:rStyle w:val="Hyperlink"/>
          </w:rPr>
          <w:t>@</w:t>
        </w:r>
        <w:r w:rsidRPr="0001232B">
          <w:rPr>
            <w:rStyle w:val="Hyperlink"/>
            <w:lang w:val="en-US"/>
          </w:rPr>
          <w:t>mail</w:t>
        </w:r>
        <w:r w:rsidRPr="0001232B">
          <w:rPr>
            <w:rStyle w:val="Hyperlink"/>
          </w:rPr>
          <w:t>.</w:t>
        </w:r>
        <w:r w:rsidRPr="0001232B">
          <w:rPr>
            <w:rStyle w:val="Hyperlink"/>
            <w:lang w:val="en-US"/>
          </w:rPr>
          <w:t>ru</w:t>
        </w:r>
      </w:hyperlink>
      <w:r>
        <w:t>) для УПТК</w:t>
      </w:r>
      <w:r w:rsidRPr="004A7122">
        <w:t xml:space="preserve"> </w:t>
      </w:r>
      <w:r>
        <w:t>следующую документацию:</w:t>
      </w:r>
    </w:p>
    <w:p w:rsidR="00F529F9" w:rsidRDefault="00F529F9" w:rsidP="00C7614E">
      <w:pPr>
        <w:tabs>
          <w:tab w:val="left" w:pos="0"/>
        </w:tabs>
        <w:spacing w:after="120"/>
        <w:ind w:firstLine="709"/>
        <w:jc w:val="both"/>
        <w:rPr>
          <w:spacing w:val="-3"/>
        </w:rPr>
      </w:pPr>
      <w:r>
        <w:rPr>
          <w:spacing w:val="-3"/>
        </w:rPr>
        <w:t xml:space="preserve">- комплект чертежей (общего вида, сборочные чертежи трубопровода и чертежи его основных узлов с указанием габаритов) – 1 экз. в </w:t>
      </w:r>
      <w:r>
        <w:rPr>
          <w:spacing w:val="-3"/>
          <w:lang w:val="en-US"/>
        </w:rPr>
        <w:t>Pdf</w:t>
      </w:r>
      <w:r w:rsidRPr="00950E57">
        <w:rPr>
          <w:spacing w:val="-3"/>
        </w:rPr>
        <w:t>;</w:t>
      </w:r>
    </w:p>
    <w:p w:rsidR="00F529F9" w:rsidRDefault="00F529F9" w:rsidP="00C7614E">
      <w:pPr>
        <w:tabs>
          <w:tab w:val="left" w:pos="0"/>
        </w:tabs>
        <w:spacing w:after="120"/>
        <w:ind w:firstLine="709"/>
        <w:jc w:val="both"/>
        <w:rPr>
          <w:spacing w:val="-3"/>
        </w:rPr>
      </w:pPr>
      <w:r>
        <w:rPr>
          <w:spacing w:val="-3"/>
        </w:rPr>
        <w:t xml:space="preserve">- комплектовочная ведомость с указанием габаритов, объемов и весовых характеристик трубопровода и его поставочных узлов – 1 экз. в </w:t>
      </w:r>
      <w:r>
        <w:rPr>
          <w:spacing w:val="-3"/>
          <w:lang w:val="en-US"/>
        </w:rPr>
        <w:t>Pdf</w:t>
      </w:r>
      <w:r w:rsidRPr="00950E57">
        <w:rPr>
          <w:spacing w:val="-3"/>
        </w:rPr>
        <w:t>;</w:t>
      </w:r>
    </w:p>
    <w:p w:rsidR="00F529F9" w:rsidRDefault="00F529F9" w:rsidP="00C7614E">
      <w:pPr>
        <w:tabs>
          <w:tab w:val="left" w:pos="0"/>
        </w:tabs>
        <w:spacing w:after="120"/>
        <w:ind w:firstLine="709"/>
        <w:jc w:val="both"/>
        <w:rPr>
          <w:spacing w:val="-3"/>
        </w:rPr>
      </w:pPr>
      <w:r>
        <w:rPr>
          <w:spacing w:val="-3"/>
        </w:rPr>
        <w:t xml:space="preserve">- инструкция по консервации, оговаривающая условия хранения, транспортировки и указания по расконсервации – 1 экз. в </w:t>
      </w:r>
      <w:r>
        <w:rPr>
          <w:spacing w:val="-3"/>
          <w:lang w:val="en-US"/>
        </w:rPr>
        <w:t>Pdf</w:t>
      </w:r>
      <w:r w:rsidRPr="00950E57">
        <w:rPr>
          <w:spacing w:val="-3"/>
        </w:rPr>
        <w:t>;</w:t>
      </w:r>
    </w:p>
    <w:p w:rsidR="00F529F9" w:rsidRDefault="00F529F9" w:rsidP="00C7614E">
      <w:pPr>
        <w:tabs>
          <w:tab w:val="left" w:pos="0"/>
        </w:tabs>
        <w:spacing w:after="120"/>
        <w:ind w:firstLine="709"/>
        <w:jc w:val="both"/>
        <w:rPr>
          <w:spacing w:val="-3"/>
        </w:rPr>
      </w:pPr>
      <w:r>
        <w:rPr>
          <w:spacing w:val="-3"/>
        </w:rPr>
        <w:t xml:space="preserve">- транспортные эскизы для неупаковонных и упакованных мест со смещенным центром тяжести с указанием мест строповки, крепления, центра тяжести и других необходимых для транспортировки данных – 1 экз. в </w:t>
      </w:r>
      <w:r>
        <w:rPr>
          <w:spacing w:val="-3"/>
          <w:lang w:val="en-US"/>
        </w:rPr>
        <w:t>Pdf</w:t>
      </w:r>
      <w:r w:rsidRPr="00950E57">
        <w:rPr>
          <w:spacing w:val="-3"/>
        </w:rPr>
        <w:t>;</w:t>
      </w:r>
    </w:p>
    <w:p w:rsidR="00F529F9" w:rsidRPr="00F5718D" w:rsidRDefault="00F529F9" w:rsidP="00C7614E">
      <w:pPr>
        <w:tabs>
          <w:tab w:val="left" w:pos="0"/>
        </w:tabs>
        <w:spacing w:after="120"/>
        <w:ind w:firstLine="709"/>
        <w:jc w:val="both"/>
        <w:rPr>
          <w:spacing w:val="-3"/>
        </w:rPr>
      </w:pPr>
      <w:r>
        <w:rPr>
          <w:spacing w:val="-3"/>
        </w:rPr>
        <w:t xml:space="preserve">- перечень погрузочно-разгрузочных приспособлений для транспортировки и монтажа (при необходимости) – 1 экз. в </w:t>
      </w:r>
      <w:r>
        <w:rPr>
          <w:spacing w:val="-3"/>
          <w:lang w:val="en-US"/>
        </w:rPr>
        <w:t>Pdf</w:t>
      </w:r>
      <w:r>
        <w:rPr>
          <w:spacing w:val="-3"/>
        </w:rPr>
        <w:t>.</w:t>
      </w:r>
    </w:p>
    <w:p w:rsidR="00F529F9" w:rsidRPr="00F5718D" w:rsidRDefault="00F529F9" w:rsidP="00C7614E">
      <w:pPr>
        <w:shd w:val="clear" w:color="auto" w:fill="FFFFFF"/>
        <w:tabs>
          <w:tab w:val="left" w:pos="0"/>
          <w:tab w:val="left" w:pos="709"/>
        </w:tabs>
        <w:ind w:right="10" w:firstLine="709"/>
        <w:jc w:val="both"/>
      </w:pPr>
      <w:r w:rsidRPr="00F5718D">
        <w:rPr>
          <w:spacing w:val="-3"/>
        </w:rPr>
        <w:t>8.1.5.</w:t>
      </w:r>
      <w:r w:rsidRPr="00F5718D">
        <w:t xml:space="preserve"> Обеспечить соответствие Комплекта поставки трубопроводов Спецификациям № 1 и 2 (Приложения № 1.1 и 1.2 к Договору), РКД, Детальным описям/Комплектовочным ведомостям, техническим условиям. </w:t>
      </w:r>
    </w:p>
    <w:p w:rsidR="00F529F9" w:rsidRPr="00F5718D" w:rsidRDefault="00F529F9" w:rsidP="00C7614E">
      <w:pPr>
        <w:shd w:val="clear" w:color="auto" w:fill="FFFFFF"/>
        <w:tabs>
          <w:tab w:val="left" w:pos="0"/>
          <w:tab w:val="left" w:pos="709"/>
        </w:tabs>
        <w:ind w:right="10" w:firstLine="709"/>
        <w:jc w:val="both"/>
      </w:pPr>
      <w:r w:rsidRPr="00F5718D">
        <w:rPr>
          <w:spacing w:val="-1"/>
        </w:rPr>
        <w:t>8.1.6.</w:t>
      </w:r>
      <w:r w:rsidRPr="00F5718D">
        <w:tab/>
        <w:t>Предоставить и поставить Покупателю на Приемочную инспекцию комплектно с трубопроводами оригиналы технических паспортов и ПК, а также других товаросопроводительных и технических документов в соответствии с условиями настоящего Договора и Перечнем, условиями и сроками передачи документации (Приложение № 2 к Договору).</w:t>
      </w:r>
    </w:p>
    <w:p w:rsidR="00F529F9" w:rsidRPr="001E79B5" w:rsidRDefault="00F529F9" w:rsidP="00C7614E">
      <w:pPr>
        <w:ind w:firstLine="709"/>
        <w:jc w:val="both"/>
      </w:pPr>
      <w:r w:rsidRPr="008E7766">
        <w:t>Все поставляемые трубопроводы должн</w:t>
      </w:r>
      <w:r>
        <w:t>ы</w:t>
      </w:r>
      <w:r w:rsidRPr="008E7766">
        <w:t xml:space="preserve"> иметь соответствующие </w:t>
      </w:r>
      <w:r>
        <w:t>свидетельства об изготовлении (</w:t>
      </w:r>
      <w:r w:rsidRPr="008E7766">
        <w:t>технические паспорта</w:t>
      </w:r>
      <w:r>
        <w:t>),</w:t>
      </w:r>
      <w:r w:rsidRPr="008E7766">
        <w:t xml:space="preserve"> Планы качества, сертификаты</w:t>
      </w:r>
      <w:r>
        <w:t xml:space="preserve"> соответствия и качества</w:t>
      </w:r>
      <w:r w:rsidRPr="008E7766">
        <w:t xml:space="preserve">, </w:t>
      </w:r>
      <w:r>
        <w:t xml:space="preserve">оригинал сертификата происхождения </w:t>
      </w:r>
      <w:r>
        <w:rPr>
          <w:bCs/>
          <w:szCs w:val="28"/>
        </w:rPr>
        <w:t>(СТ-1)</w:t>
      </w:r>
      <w:r w:rsidRPr="0091078B">
        <w:rPr>
          <w:bCs/>
          <w:szCs w:val="28"/>
        </w:rPr>
        <w:t xml:space="preserve"> (</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происхождения </w:t>
      </w:r>
      <w:r w:rsidRPr="0091078B">
        <w:rPr>
          <w:bCs/>
          <w:szCs w:val="28"/>
        </w:rPr>
        <w:t>Евро 1/</w:t>
      </w:r>
      <w:r w:rsidRPr="00280534">
        <w:rPr>
          <w:bCs/>
          <w:szCs w:val="28"/>
        </w:rPr>
        <w:t xml:space="preserve"> Евро 2</w:t>
      </w:r>
      <w:r>
        <w:rPr>
          <w:bCs/>
          <w:szCs w:val="28"/>
        </w:rPr>
        <w:t xml:space="preserve"> и  </w:t>
      </w:r>
      <w:r>
        <w:t xml:space="preserve">заверенная Поставщиком копия таможенной декларации) </w:t>
      </w:r>
      <w:r w:rsidRPr="008E7766">
        <w:t xml:space="preserve">и другие документы, удостоверяющие качество. </w:t>
      </w:r>
    </w:p>
    <w:p w:rsidR="00F529F9" w:rsidRPr="001E79B5" w:rsidRDefault="00F529F9" w:rsidP="00C7614E">
      <w:pPr>
        <w:ind w:firstLine="709"/>
        <w:jc w:val="both"/>
      </w:pPr>
      <w:r w:rsidRPr="008E7766">
        <w:t>Заверенные копии этих сертификатов</w:t>
      </w:r>
      <w:r>
        <w:t xml:space="preserve">, оригинал сертификата происхождения </w:t>
      </w:r>
      <w:r>
        <w:rPr>
          <w:bCs/>
          <w:szCs w:val="28"/>
        </w:rPr>
        <w:t>(СТ-1) (</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происхождения </w:t>
      </w:r>
      <w:r>
        <w:rPr>
          <w:bCs/>
          <w:szCs w:val="28"/>
        </w:rPr>
        <w:t xml:space="preserve">Евро 1/ Евро 2 и </w:t>
      </w:r>
      <w:r>
        <w:t>заверенная Поставщиком копия таможенной декларации)</w:t>
      </w:r>
      <w:r w:rsidRPr="008E7766">
        <w:t xml:space="preserve">, оригиналы </w:t>
      </w:r>
      <w:r>
        <w:t>свидетельств об изготовлении (</w:t>
      </w:r>
      <w:r w:rsidRPr="008E7766">
        <w:t>технических паспортов</w:t>
      </w:r>
      <w:r>
        <w:t>)</w:t>
      </w:r>
      <w:r w:rsidRPr="008E7766">
        <w:t xml:space="preserve"> и других документов должны быть предоставлены Покупателю комплектно с трубопроводами.</w:t>
      </w:r>
    </w:p>
    <w:p w:rsidR="00F529F9" w:rsidRPr="002F3865" w:rsidRDefault="00F529F9" w:rsidP="00C7614E">
      <w:pPr>
        <w:ind w:firstLine="709"/>
        <w:jc w:val="both"/>
        <w:rPr>
          <w:szCs w:val="20"/>
        </w:rPr>
      </w:pPr>
      <w:r w:rsidRPr="00C2438B">
        <w:rPr>
          <w:szCs w:val="20"/>
        </w:rPr>
        <w:t>Сертификаты происхождения (СТ-1, Евро 1/ Евро 2) должны быть оформлены только на русском или английском языках. В сертификатах происхождения в графе «Грузоотправитель/экспортер» необходимо указывать всю цепочку отправителей (например: завод/поставщик/АСЭ); в графе «Грузополучатель/импортер» необходимо указывать – Республиканское унитарное предприятие «Белорусская атомная электростанция», Республика Беларусь, 231201 Гродненская область, г. Островец, площадка строительства атомной электростанции; в графе «Дополнительные сведения или для служебных отметок» необходимо указывать всю цепочку договоров (например: завод-поставщик/поставщик-АСЭ/АСЭ-Белорусская АЭС).</w:t>
      </w:r>
    </w:p>
    <w:p w:rsidR="00F529F9" w:rsidRPr="00F5718D" w:rsidRDefault="00F529F9" w:rsidP="00C7614E">
      <w:pPr>
        <w:pStyle w:val="BodyTextIndent21"/>
        <w:suppressLineNumbers/>
        <w:tabs>
          <w:tab w:val="clear" w:pos="709"/>
          <w:tab w:val="left" w:pos="0"/>
        </w:tabs>
        <w:suppressAutoHyphens/>
        <w:spacing w:before="0" w:after="0"/>
        <w:ind w:left="0" w:firstLine="709"/>
      </w:pPr>
      <w:r w:rsidRPr="00F5718D">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529F9" w:rsidRPr="00F5718D" w:rsidRDefault="00F529F9" w:rsidP="00C7614E">
      <w:pPr>
        <w:pStyle w:val="21"/>
        <w:suppressLineNumbers/>
        <w:tabs>
          <w:tab w:val="clear" w:pos="709"/>
          <w:tab w:val="left" w:pos="0"/>
        </w:tabs>
        <w:suppressAutoHyphens/>
        <w:spacing w:before="0" w:after="0"/>
        <w:ind w:left="0" w:firstLine="709"/>
      </w:pPr>
      <w:r w:rsidRPr="00F5718D">
        <w:t>8.1.7.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F529F9" w:rsidRPr="00F5718D" w:rsidRDefault="00F529F9" w:rsidP="00C7614E">
      <w:pPr>
        <w:shd w:val="clear" w:color="auto" w:fill="FFFFFF"/>
        <w:tabs>
          <w:tab w:val="left" w:pos="0"/>
        </w:tabs>
        <w:ind w:right="48" w:firstLine="709"/>
        <w:jc w:val="both"/>
      </w:pPr>
      <w:r w:rsidRPr="00F5718D">
        <w:t xml:space="preserve">8.1.8. </w:t>
      </w:r>
      <w:r w:rsidRPr="00F5718D">
        <w:rPr>
          <w:spacing w:val="-1"/>
        </w:rPr>
        <w:t>До начала изготовления трубопроводов (кроме трубопроводов 4 категории обеспечения качества) о</w:t>
      </w:r>
      <w:r w:rsidRPr="00F5718D">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F529F9" w:rsidRPr="00F5718D" w:rsidRDefault="00F529F9" w:rsidP="00C7614E">
      <w:pPr>
        <w:shd w:val="clear" w:color="auto" w:fill="FFFFFF"/>
        <w:tabs>
          <w:tab w:val="left" w:pos="0"/>
        </w:tabs>
        <w:ind w:right="48" w:firstLine="709"/>
        <w:jc w:val="both"/>
      </w:pPr>
      <w:r w:rsidRPr="00F5718D">
        <w:t>Для трубопроводов 1, 2, 3 класса безопасности (1, 2, 3 категории обеспечения качества):</w:t>
      </w:r>
    </w:p>
    <w:p w:rsidR="00F529F9" w:rsidRPr="009A6CA1" w:rsidRDefault="00F529F9" w:rsidP="00C7614E">
      <w:pPr>
        <w:shd w:val="clear" w:color="auto" w:fill="FFFFFF"/>
        <w:tabs>
          <w:tab w:val="left" w:pos="0"/>
        </w:tabs>
        <w:ind w:right="48" w:firstLine="709"/>
        <w:jc w:val="both"/>
      </w:pPr>
      <w:r w:rsidRPr="00F5718D">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A6CA1">
        <w:t>),</w:t>
      </w:r>
      <w:r w:rsidRPr="0091078B">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w:t>
      </w:r>
      <w:r>
        <w:rPr>
          <w:iCs/>
        </w:rPr>
        <w:t>4</w:t>
      </w:r>
      <w:r w:rsidRPr="0091078B">
        <w:rPr>
          <w:iCs/>
        </w:rPr>
        <w:t xml:space="preserve"> к настоящему Договору).</w:t>
      </w:r>
    </w:p>
    <w:p w:rsidR="00F529F9" w:rsidRPr="00F5718D" w:rsidRDefault="00F529F9" w:rsidP="00C7614E">
      <w:pPr>
        <w:shd w:val="clear" w:color="auto" w:fill="FFFFFF"/>
        <w:tabs>
          <w:tab w:val="left" w:pos="0"/>
        </w:tabs>
        <w:ind w:right="48" w:firstLine="709"/>
        <w:jc w:val="both"/>
      </w:pPr>
      <w:r w:rsidRPr="00F5718D">
        <w:t>8.1.9. После заключения договора на поставку трубопроводов 1, 2, 3 класса безопасности (1, 2, 3 категории обеспечения качества), направить Покупателю запрос, в соответствии с п. 7.2.</w:t>
      </w:r>
      <w:r w:rsidRPr="001E79B5">
        <w:t xml:space="preserve">4 </w:t>
      </w:r>
      <w:r w:rsidRPr="00F5718D">
        <w:t xml:space="preserve"> настоящего Договора о назначении уполномоченной организации.</w:t>
      </w:r>
    </w:p>
    <w:p w:rsidR="00F529F9" w:rsidRPr="00F5718D" w:rsidRDefault="00F529F9" w:rsidP="00C7614E">
      <w:pPr>
        <w:shd w:val="clear" w:color="auto" w:fill="FFFFFF"/>
        <w:tabs>
          <w:tab w:val="left" w:pos="0"/>
          <w:tab w:val="left" w:pos="1157"/>
        </w:tabs>
        <w:ind w:right="53" w:firstLine="709"/>
        <w:jc w:val="both"/>
      </w:pPr>
      <w:r w:rsidRPr="00F5718D">
        <w:t>По результатам изготовления трубопроводов оформить свидетельство об изготовлении в соответствии с ПНАЭ Г-7-008-89.</w:t>
      </w:r>
    </w:p>
    <w:p w:rsidR="00F529F9" w:rsidRPr="00F5718D" w:rsidRDefault="00F529F9" w:rsidP="00C7614E">
      <w:pPr>
        <w:shd w:val="clear" w:color="auto" w:fill="FFFFFF"/>
        <w:tabs>
          <w:tab w:val="left" w:pos="0"/>
          <w:tab w:val="left" w:pos="1157"/>
        </w:tabs>
        <w:ind w:right="53" w:firstLine="709"/>
        <w:jc w:val="both"/>
      </w:pPr>
      <w:r w:rsidRPr="00F5718D">
        <w:t>В случае привлечения Поставщиком к изготовлению трубопроводов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w:t>
      </w:r>
      <w:r w:rsidRPr="001E79B5">
        <w:t xml:space="preserve">4 </w:t>
      </w:r>
      <w:r w:rsidRPr="00F5718D">
        <w:t xml:space="preserve"> настоящего Договора.</w:t>
      </w:r>
    </w:p>
    <w:p w:rsidR="00F529F9" w:rsidRPr="00F5718D" w:rsidRDefault="00F529F9" w:rsidP="00C7614E">
      <w:pPr>
        <w:shd w:val="clear" w:color="auto" w:fill="FFFFFF"/>
        <w:tabs>
          <w:tab w:val="left" w:pos="0"/>
          <w:tab w:val="left" w:pos="1157"/>
        </w:tabs>
        <w:ind w:right="53" w:firstLine="709"/>
        <w:jc w:val="both"/>
      </w:pPr>
      <w:r w:rsidRPr="00F5718D">
        <w:t>8.1.10. Для трубопроводов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трубопроводов,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F529F9" w:rsidRPr="00F5718D" w:rsidRDefault="00F529F9" w:rsidP="00C7614E">
      <w:pPr>
        <w:shd w:val="clear" w:color="auto" w:fill="FFFFFF"/>
        <w:tabs>
          <w:tab w:val="left" w:pos="0"/>
          <w:tab w:val="left" w:pos="1157"/>
        </w:tabs>
        <w:ind w:right="53" w:firstLine="709"/>
        <w:jc w:val="both"/>
        <w:rPr>
          <w:spacing w:val="-3"/>
        </w:rPr>
      </w:pPr>
      <w:r w:rsidRPr="00F5718D">
        <w:t xml:space="preserve">8.1.11. Предоставить Покупателю, по его запросу, в 10-дневный срок, нормы, стандарты и правила, в </w:t>
      </w:r>
      <w:r w:rsidRPr="00F5718D">
        <w:rPr>
          <w:spacing w:val="-1"/>
        </w:rPr>
        <w:t>соответствии с которыми разработаны, изготовлены и поставлены трубопроводы.</w:t>
      </w:r>
    </w:p>
    <w:p w:rsidR="00F529F9" w:rsidRPr="00F5718D" w:rsidRDefault="00F529F9" w:rsidP="00C7614E">
      <w:pPr>
        <w:pStyle w:val="BodyText3"/>
        <w:tabs>
          <w:tab w:val="left" w:pos="0"/>
        </w:tabs>
        <w:suppressAutoHyphens/>
        <w:spacing w:after="120"/>
        <w:ind w:left="72" w:firstLine="637"/>
        <w:jc w:val="both"/>
        <w:rPr>
          <w:sz w:val="24"/>
          <w:szCs w:val="24"/>
        </w:rPr>
      </w:pPr>
      <w:r w:rsidRPr="00F5718D">
        <w:rPr>
          <w:sz w:val="24"/>
          <w:szCs w:val="24"/>
        </w:rPr>
        <w:t>8.1.12</w:t>
      </w:r>
      <w:r w:rsidRPr="00F5718D">
        <w:rPr>
          <w:spacing w:val="-1"/>
          <w:sz w:val="24"/>
          <w:szCs w:val="24"/>
        </w:rPr>
        <w:t>. </w:t>
      </w:r>
      <w:r w:rsidRPr="00F5718D">
        <w:rPr>
          <w:sz w:val="24"/>
          <w:szCs w:val="24"/>
        </w:rPr>
        <w:t>Выполнить работы по комплексному тестированию (испытанию)</w:t>
      </w:r>
      <w:r w:rsidRPr="00F5718D">
        <w:rPr>
          <w:sz w:val="24"/>
          <w:szCs w:val="24"/>
        </w:rPr>
        <w:br/>
        <w:t>трубопроводов. Выполнить работы по испытанию головных образцов в соответствии с ГОСТ 15.005-86.</w:t>
      </w:r>
    </w:p>
    <w:p w:rsidR="00F529F9" w:rsidRPr="00F5718D" w:rsidRDefault="00F529F9" w:rsidP="00C7614E">
      <w:pPr>
        <w:pStyle w:val="BodyText3"/>
        <w:tabs>
          <w:tab w:val="left" w:pos="0"/>
        </w:tabs>
        <w:suppressAutoHyphens/>
        <w:spacing w:after="120"/>
        <w:ind w:left="72" w:firstLine="637"/>
        <w:jc w:val="both"/>
        <w:rPr>
          <w:sz w:val="24"/>
          <w:szCs w:val="24"/>
        </w:rPr>
      </w:pPr>
      <w:r w:rsidRPr="00F5718D">
        <w:rPr>
          <w:sz w:val="24"/>
          <w:szCs w:val="24"/>
        </w:rPr>
        <w:t>Предоставить Покупателю документы по результатам испытаний трубопроводов (акты, протоколы).</w:t>
      </w:r>
    </w:p>
    <w:p w:rsidR="00F529F9" w:rsidRPr="00F5718D" w:rsidRDefault="00F529F9" w:rsidP="00C7614E">
      <w:pPr>
        <w:shd w:val="clear" w:color="auto" w:fill="FFFFFF"/>
        <w:tabs>
          <w:tab w:val="left" w:pos="0"/>
          <w:tab w:val="left" w:pos="1502"/>
        </w:tabs>
        <w:ind w:firstLine="709"/>
        <w:jc w:val="both"/>
      </w:pPr>
      <w:r w:rsidRPr="00F5718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трубопроводов.</w:t>
      </w:r>
    </w:p>
    <w:p w:rsidR="00F529F9" w:rsidRPr="00F5718D" w:rsidRDefault="00F529F9" w:rsidP="00C7614E">
      <w:pPr>
        <w:pStyle w:val="BodyText3"/>
        <w:tabs>
          <w:tab w:val="left" w:pos="0"/>
        </w:tabs>
        <w:suppressAutoHyphens/>
        <w:spacing w:after="120"/>
        <w:ind w:left="72" w:firstLine="637"/>
        <w:jc w:val="both"/>
        <w:rPr>
          <w:sz w:val="24"/>
          <w:szCs w:val="24"/>
        </w:rPr>
      </w:pPr>
      <w:r w:rsidRPr="00F5718D">
        <w:rPr>
          <w:sz w:val="24"/>
          <w:szCs w:val="24"/>
        </w:rPr>
        <w:t>8.1.13. Осуществить доставку трубопроводов в Место доставки в сроки, предусмотренные Спецификациями № 1 и 2 (Приложения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F529F9" w:rsidRPr="00F5718D" w:rsidRDefault="00F529F9" w:rsidP="00C7614E">
      <w:pPr>
        <w:shd w:val="clear" w:color="auto" w:fill="FFFFFF"/>
        <w:tabs>
          <w:tab w:val="left" w:pos="0"/>
          <w:tab w:val="left" w:pos="1272"/>
        </w:tabs>
        <w:ind w:right="34" w:firstLine="709"/>
        <w:jc w:val="both"/>
        <w:rPr>
          <w:spacing w:val="-4"/>
        </w:rPr>
      </w:pPr>
      <w:r w:rsidRPr="00F5718D">
        <w:rPr>
          <w:spacing w:val="-1"/>
        </w:rPr>
        <w:t xml:space="preserve">8.1.14. Расходовать перечисленные Покупателем денежные средства в соответствии с </w:t>
      </w:r>
      <w:r w:rsidRPr="00F5718D">
        <w:t>целями, определенными настоящим Договором.</w:t>
      </w:r>
    </w:p>
    <w:p w:rsidR="00F529F9" w:rsidRPr="00F5718D" w:rsidRDefault="00F529F9" w:rsidP="00C7614E">
      <w:pPr>
        <w:shd w:val="clear" w:color="auto" w:fill="FFFFFF"/>
        <w:tabs>
          <w:tab w:val="left" w:pos="0"/>
          <w:tab w:val="left" w:pos="1272"/>
        </w:tabs>
        <w:ind w:right="34" w:firstLine="709"/>
        <w:jc w:val="both"/>
        <w:rPr>
          <w:spacing w:val="-4"/>
        </w:rPr>
      </w:pPr>
      <w:r w:rsidRPr="00F5718D">
        <w:rPr>
          <w:spacing w:val="-1"/>
        </w:rPr>
        <w:t xml:space="preserve">8.1.15. Выполнять свои обязательства в течение Гарантийного срока в соответствии с </w:t>
      </w:r>
      <w:r w:rsidRPr="00F5718D">
        <w:t>условиями настоящего Договора.</w:t>
      </w:r>
    </w:p>
    <w:p w:rsidR="00F529F9" w:rsidRPr="00F5718D" w:rsidRDefault="00F529F9" w:rsidP="00C7614E">
      <w:pPr>
        <w:shd w:val="clear" w:color="auto" w:fill="FFFFFF"/>
        <w:tabs>
          <w:tab w:val="left" w:pos="0"/>
          <w:tab w:val="left" w:pos="1272"/>
        </w:tabs>
        <w:ind w:right="29" w:firstLine="709"/>
        <w:jc w:val="both"/>
        <w:rPr>
          <w:spacing w:val="-5"/>
        </w:rPr>
      </w:pPr>
      <w:r w:rsidRPr="00F5718D">
        <w:t>8.1.16. Уведомлять Покупателя о любых внеплановых событиях и происшествиях, влияющих на исполнение на</w:t>
      </w:r>
      <w:r>
        <w:t>стоящего Договора в течение 3 (т</w:t>
      </w:r>
      <w:r w:rsidRPr="00F5718D">
        <w:t>рех) рабочих дней с момента их наступления.</w:t>
      </w:r>
    </w:p>
    <w:p w:rsidR="00F529F9" w:rsidRPr="00F5718D" w:rsidRDefault="00F529F9" w:rsidP="00C7614E">
      <w:pPr>
        <w:shd w:val="clear" w:color="auto" w:fill="FFFFFF"/>
        <w:tabs>
          <w:tab w:val="left" w:pos="0"/>
          <w:tab w:val="left" w:pos="1392"/>
        </w:tabs>
        <w:ind w:left="19" w:right="34" w:firstLine="709"/>
        <w:jc w:val="both"/>
        <w:rPr>
          <w:spacing w:val="-2"/>
        </w:rPr>
      </w:pPr>
      <w:r w:rsidRPr="00F5718D">
        <w:rPr>
          <w:spacing w:val="-5"/>
        </w:rPr>
        <w:t xml:space="preserve">8.1.17. </w:t>
      </w:r>
      <w:r w:rsidRPr="00F5718D">
        <w:t>За свой счет и своими силами получать разрешения и согласования,</w:t>
      </w:r>
      <w:r w:rsidRPr="00F5718D">
        <w:br/>
      </w:r>
      <w:r w:rsidRPr="00F5718D">
        <w:rPr>
          <w:spacing w:val="-2"/>
        </w:rPr>
        <w:t>необходимые для доставки трубопроводов в Место доставки, за исключением документов, указанных в п. 7.2.</w:t>
      </w:r>
      <w:r w:rsidRPr="001E79B5">
        <w:rPr>
          <w:spacing w:val="-2"/>
        </w:rPr>
        <w:t>6</w:t>
      </w:r>
      <w:r w:rsidRPr="00F5718D">
        <w:rPr>
          <w:spacing w:val="-2"/>
        </w:rPr>
        <w:t xml:space="preserve"> Договора.</w:t>
      </w:r>
    </w:p>
    <w:p w:rsidR="00F529F9" w:rsidRPr="00F5718D" w:rsidRDefault="00F529F9" w:rsidP="00C7614E">
      <w:pPr>
        <w:shd w:val="clear" w:color="auto" w:fill="FFFFFF"/>
        <w:tabs>
          <w:tab w:val="left" w:pos="0"/>
          <w:tab w:val="left" w:pos="1459"/>
        </w:tabs>
        <w:ind w:left="19" w:right="29" w:firstLine="709"/>
        <w:jc w:val="both"/>
      </w:pPr>
      <w:r w:rsidRPr="00F5718D">
        <w:rPr>
          <w:spacing w:val="-5"/>
        </w:rPr>
        <w:t>8.1.18. </w:t>
      </w:r>
      <w:r w:rsidRPr="00F5718D">
        <w:t>Предоставлять Покупателю информацию и документы, касающиеся</w:t>
      </w:r>
      <w:r w:rsidRPr="00F5718D">
        <w:br/>
        <w:t>исполнения</w:t>
      </w:r>
      <w:r>
        <w:t xml:space="preserve"> условий Договора в течение 7 (с</w:t>
      </w:r>
      <w:r w:rsidRPr="00F5718D">
        <w:t>еми) рабочих дней с момента получения</w:t>
      </w:r>
      <w:r w:rsidRPr="00F5718D">
        <w:br/>
        <w:t>письменного запроса Покупателя.</w:t>
      </w:r>
    </w:p>
    <w:p w:rsidR="00F529F9" w:rsidRPr="00F5718D" w:rsidRDefault="00F529F9" w:rsidP="00C7614E">
      <w:pPr>
        <w:shd w:val="clear" w:color="auto" w:fill="FFFFFF"/>
        <w:tabs>
          <w:tab w:val="left" w:pos="0"/>
          <w:tab w:val="left" w:pos="709"/>
          <w:tab w:val="left" w:pos="1344"/>
        </w:tabs>
        <w:ind w:firstLine="709"/>
        <w:jc w:val="both"/>
      </w:pPr>
      <w:r w:rsidRPr="00F5718D">
        <w:rPr>
          <w:spacing w:val="-1"/>
        </w:rPr>
        <w:t xml:space="preserve">8.1.19. В случае поставки и/или доставки трубопроводов ненадлежащего качества, </w:t>
      </w:r>
      <w:r w:rsidRPr="00F5718D">
        <w:t>по требованию Покупателя устранить недостатки трубопроводов либо заменить трубопроводы и/или их части на трубопроводы и/или их части надлежащего качества в согласованные с Покупателем сроки за свой счет.</w:t>
      </w:r>
    </w:p>
    <w:p w:rsidR="00F529F9" w:rsidRPr="00F5718D" w:rsidRDefault="00F529F9" w:rsidP="00C7614E">
      <w:pPr>
        <w:shd w:val="clear" w:color="auto" w:fill="FFFFFF"/>
        <w:tabs>
          <w:tab w:val="left" w:pos="0"/>
          <w:tab w:val="left" w:pos="1296"/>
        </w:tabs>
        <w:ind w:right="34" w:firstLine="709"/>
        <w:jc w:val="both"/>
      </w:pPr>
      <w:r w:rsidRPr="00F5718D">
        <w:t>8.1.20. В случае поставки и/или доставки трубопроводов с нарушением условий настоящего Договора о комплектности, по требованию Покупателя за свой счет доукомплектовать трубопроводы либо заменить некомплектные трубопроводы на комплектные в срок, указанный в уведомлении Покупателя.</w:t>
      </w:r>
    </w:p>
    <w:p w:rsidR="00F529F9" w:rsidRPr="00F5718D" w:rsidRDefault="00F529F9" w:rsidP="00C7614E">
      <w:pPr>
        <w:shd w:val="clear" w:color="auto" w:fill="FFFFFF"/>
        <w:tabs>
          <w:tab w:val="left" w:pos="0"/>
          <w:tab w:val="left" w:pos="1296"/>
        </w:tabs>
        <w:ind w:right="34" w:firstLine="709"/>
        <w:jc w:val="both"/>
      </w:pPr>
      <w:r w:rsidRPr="00F5718D">
        <w:t>8.1.21.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поставленных и доставленных трубопроводах.</w:t>
      </w:r>
    </w:p>
    <w:p w:rsidR="00F529F9" w:rsidRPr="00F5718D" w:rsidRDefault="00F529F9" w:rsidP="00C7614E">
      <w:pPr>
        <w:shd w:val="clear" w:color="auto" w:fill="FFFFFF"/>
        <w:tabs>
          <w:tab w:val="left" w:pos="0"/>
          <w:tab w:val="left" w:pos="1459"/>
        </w:tabs>
        <w:ind w:left="14" w:right="19" w:firstLine="709"/>
        <w:jc w:val="both"/>
      </w:pPr>
      <w:r w:rsidRPr="00F5718D">
        <w:t>8.1.22. Обеспечить упаковку трубопроводов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F529F9" w:rsidRPr="00F5718D" w:rsidRDefault="00F529F9" w:rsidP="00C7614E">
      <w:pPr>
        <w:shd w:val="clear" w:color="auto" w:fill="FFFFFF"/>
        <w:tabs>
          <w:tab w:val="left" w:pos="0"/>
          <w:tab w:val="left" w:pos="1459"/>
        </w:tabs>
        <w:ind w:left="14" w:right="19" w:firstLine="709"/>
        <w:jc w:val="both"/>
      </w:pPr>
      <w:r w:rsidRPr="00F5718D">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F529F9" w:rsidRPr="00F5718D" w:rsidRDefault="00F529F9" w:rsidP="00C7614E">
      <w:pPr>
        <w:pStyle w:val="BodyTextIndent3"/>
        <w:tabs>
          <w:tab w:val="left" w:pos="0"/>
        </w:tabs>
        <w:spacing w:after="0"/>
        <w:ind w:left="0" w:firstLine="709"/>
        <w:jc w:val="both"/>
        <w:rPr>
          <w:sz w:val="24"/>
          <w:szCs w:val="24"/>
        </w:rPr>
      </w:pPr>
      <w:r w:rsidRPr="00F5718D">
        <w:rPr>
          <w:sz w:val="24"/>
          <w:szCs w:val="24"/>
        </w:rPr>
        <w:t>8.1.23.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529F9" w:rsidRPr="0091078B" w:rsidRDefault="00F529F9" w:rsidP="00C7614E">
      <w:pPr>
        <w:pStyle w:val="BodyTextIndent3"/>
        <w:tabs>
          <w:tab w:val="left" w:pos="0"/>
        </w:tabs>
        <w:spacing w:after="0"/>
        <w:ind w:left="0" w:firstLine="709"/>
        <w:jc w:val="both"/>
        <w:rPr>
          <w:sz w:val="24"/>
          <w:szCs w:val="24"/>
        </w:rPr>
      </w:pPr>
      <w:r w:rsidRPr="00F5718D">
        <w:rPr>
          <w:sz w:val="24"/>
          <w:szCs w:val="24"/>
        </w:rPr>
        <w:t xml:space="preserve">8.1.24. </w:t>
      </w:r>
      <w:r w:rsidRPr="0091078B">
        <w:rPr>
          <w:sz w:val="24"/>
          <w:szCs w:val="24"/>
        </w:rPr>
        <w:t>Для предоставления доступа к Порталу Поставщика изготовителю (-ям) и грузоотправ</w:t>
      </w:r>
      <w:r>
        <w:rPr>
          <w:sz w:val="24"/>
          <w:szCs w:val="24"/>
        </w:rPr>
        <w:t>ителю (-ям) поставляемых</w:t>
      </w:r>
      <w:r w:rsidRPr="0091078B">
        <w:rPr>
          <w:sz w:val="24"/>
          <w:szCs w:val="24"/>
        </w:rPr>
        <w:t xml:space="preserve"> по </w:t>
      </w:r>
      <w:r>
        <w:rPr>
          <w:sz w:val="24"/>
          <w:szCs w:val="24"/>
        </w:rPr>
        <w:t>настоящему Договору трубопроводов</w:t>
      </w:r>
      <w:r w:rsidRPr="0091078B">
        <w:rPr>
          <w:sz w:val="24"/>
          <w:szCs w:val="24"/>
        </w:rPr>
        <w:t xml:space="preserve"> не позднее 10 (десяти) рабочих дней с момента получения доступа к Порталу Поставщика предоставить Покупателю информацию об изготовителе (-ях) и груз</w:t>
      </w:r>
      <w:r>
        <w:rPr>
          <w:sz w:val="24"/>
          <w:szCs w:val="24"/>
        </w:rPr>
        <w:t>оотправителе (-ях) поставляемых</w:t>
      </w:r>
      <w:r w:rsidRPr="0091078B">
        <w:rPr>
          <w:sz w:val="24"/>
          <w:szCs w:val="24"/>
        </w:rPr>
        <w:t xml:space="preserve"> по настоящему</w:t>
      </w:r>
      <w:r>
        <w:rPr>
          <w:sz w:val="24"/>
          <w:szCs w:val="24"/>
        </w:rPr>
        <w:t xml:space="preserve"> Договору трубопроводов</w:t>
      </w:r>
      <w:r w:rsidRPr="0091078B">
        <w:rPr>
          <w:sz w:val="24"/>
          <w:szCs w:val="24"/>
        </w:rPr>
        <w:t xml:space="preserve"> путем размещения данной информации на Портале Поставщика.</w:t>
      </w:r>
    </w:p>
    <w:p w:rsidR="00F529F9" w:rsidRPr="0091078B" w:rsidRDefault="00F529F9" w:rsidP="00C7614E">
      <w:pPr>
        <w:pStyle w:val="BodyTextIndent3"/>
        <w:tabs>
          <w:tab w:val="left" w:pos="0"/>
        </w:tabs>
        <w:spacing w:after="0"/>
        <w:ind w:left="0" w:firstLine="709"/>
        <w:jc w:val="both"/>
        <w:rPr>
          <w:sz w:val="24"/>
          <w:szCs w:val="24"/>
        </w:rPr>
      </w:pPr>
      <w:r w:rsidRPr="0091078B">
        <w:rPr>
          <w:sz w:val="24"/>
          <w:szCs w:val="24"/>
        </w:rPr>
        <w:t xml:space="preserve">Поставщик </w:t>
      </w:r>
      <w:r>
        <w:rPr>
          <w:sz w:val="24"/>
          <w:szCs w:val="24"/>
        </w:rPr>
        <w:t>обязуется проверить спецификации</w:t>
      </w:r>
      <w:r w:rsidRPr="0091078B">
        <w:rPr>
          <w:sz w:val="24"/>
          <w:szCs w:val="24"/>
        </w:rPr>
        <w:t xml:space="preserve"> по данному Договору на П</w:t>
      </w:r>
      <w:r>
        <w:rPr>
          <w:sz w:val="24"/>
          <w:szCs w:val="24"/>
        </w:rPr>
        <w:t>ортале Поставщика и, в случае их</w:t>
      </w:r>
      <w:r w:rsidRPr="0091078B">
        <w:rPr>
          <w:sz w:val="24"/>
          <w:szCs w:val="24"/>
        </w:rPr>
        <w:t xml:space="preserve"> соответствия</w:t>
      </w:r>
      <w:r>
        <w:rPr>
          <w:sz w:val="24"/>
          <w:szCs w:val="24"/>
        </w:rPr>
        <w:t xml:space="preserve"> условиям договора, перевести их</w:t>
      </w:r>
      <w:r w:rsidRPr="0091078B">
        <w:rPr>
          <w:sz w:val="24"/>
          <w:szCs w:val="24"/>
        </w:rPr>
        <w:t xml:space="preserve"> в статус «Обработана»</w:t>
      </w:r>
      <w:r>
        <w:rPr>
          <w:sz w:val="24"/>
          <w:szCs w:val="24"/>
        </w:rPr>
        <w:t>.</w:t>
      </w:r>
    </w:p>
    <w:p w:rsidR="00F529F9" w:rsidRPr="00F5718D" w:rsidRDefault="00F529F9" w:rsidP="00C7614E">
      <w:pPr>
        <w:pStyle w:val="BodyTextIndent3"/>
        <w:tabs>
          <w:tab w:val="left" w:pos="0"/>
        </w:tabs>
        <w:spacing w:after="0"/>
        <w:ind w:left="0" w:firstLine="709"/>
        <w:jc w:val="both"/>
        <w:rPr>
          <w:sz w:val="24"/>
          <w:szCs w:val="24"/>
        </w:rPr>
      </w:pPr>
      <w:r w:rsidRPr="0091078B">
        <w:rPr>
          <w:sz w:val="24"/>
          <w:szCs w:val="24"/>
        </w:rPr>
        <w:t>8.1.24.1. Пост</w:t>
      </w:r>
      <w:r>
        <w:rPr>
          <w:sz w:val="24"/>
          <w:szCs w:val="24"/>
        </w:rPr>
        <w:t>авщик обязуется все поставляемые трубопроводы</w:t>
      </w:r>
      <w:r w:rsidRPr="0091078B">
        <w:rPr>
          <w:sz w:val="24"/>
          <w:szCs w:val="24"/>
        </w:rPr>
        <w:t xml:space="preserve"> промаркировать этикетками штрих-кода в соответствии со Стандартом маркировки поставляемо</w:t>
      </w:r>
      <w:r>
        <w:rPr>
          <w:sz w:val="24"/>
          <w:szCs w:val="24"/>
        </w:rPr>
        <w:t>го оборудования (Приложение № 22</w:t>
      </w:r>
      <w:r w:rsidRPr="0091078B">
        <w:rPr>
          <w:sz w:val="24"/>
          <w:szCs w:val="24"/>
        </w:rPr>
        <w:t xml:space="preserve"> к настоящему Договору) и Техническими условиями к этикеткам штрих-кода (Приложение </w:t>
      </w:r>
      <w:r>
        <w:rPr>
          <w:sz w:val="24"/>
          <w:szCs w:val="24"/>
        </w:rPr>
        <w:t>№ 23</w:t>
      </w:r>
      <w:r w:rsidRPr="0091078B">
        <w:rPr>
          <w:sz w:val="24"/>
          <w:szCs w:val="24"/>
        </w:rPr>
        <w:t xml:space="preserve"> к настоящему </w:t>
      </w:r>
      <w:r>
        <w:rPr>
          <w:sz w:val="24"/>
          <w:szCs w:val="24"/>
        </w:rPr>
        <w:t xml:space="preserve">Договору). </w:t>
      </w:r>
      <w:r w:rsidRPr="0091078B">
        <w:rPr>
          <w:sz w:val="24"/>
          <w:szCs w:val="24"/>
        </w:rPr>
        <w:t>Генерация (получе</w:t>
      </w:r>
      <w:r>
        <w:rPr>
          <w:sz w:val="24"/>
          <w:szCs w:val="24"/>
        </w:rPr>
        <w:t>ние) штрих-кодов на поставляемые</w:t>
      </w:r>
      <w:r w:rsidRPr="0091078B">
        <w:rPr>
          <w:sz w:val="24"/>
          <w:szCs w:val="24"/>
        </w:rPr>
        <w:t xml:space="preserve"> </w:t>
      </w:r>
      <w:r>
        <w:rPr>
          <w:sz w:val="24"/>
          <w:szCs w:val="24"/>
        </w:rPr>
        <w:t>трубопроводы</w:t>
      </w:r>
      <w:r w:rsidRPr="0091078B">
        <w:rPr>
          <w:sz w:val="24"/>
          <w:szCs w:val="24"/>
        </w:rPr>
        <w:t xml:space="preserve"> осуществляется посредством Портала Поставщика.</w:t>
      </w:r>
    </w:p>
    <w:p w:rsidR="00F529F9" w:rsidRPr="00F5718D" w:rsidRDefault="00F529F9" w:rsidP="00C7614E">
      <w:pPr>
        <w:shd w:val="clear" w:color="auto" w:fill="FFFFFF"/>
        <w:tabs>
          <w:tab w:val="left" w:pos="0"/>
          <w:tab w:val="left" w:pos="1277"/>
        </w:tabs>
        <w:ind w:firstLine="709"/>
        <w:jc w:val="both"/>
      </w:pPr>
      <w:r w:rsidRPr="00F5718D">
        <w:t>8.1.25.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t>смотренными настоящим Договором.</w:t>
      </w:r>
    </w:p>
    <w:p w:rsidR="00F529F9" w:rsidRPr="00F5718D" w:rsidRDefault="00F529F9" w:rsidP="00C7614E">
      <w:pPr>
        <w:shd w:val="clear" w:color="auto" w:fill="FFFFFF"/>
        <w:tabs>
          <w:tab w:val="left" w:pos="0"/>
          <w:tab w:val="left" w:pos="1277"/>
        </w:tabs>
        <w:ind w:firstLine="709"/>
        <w:jc w:val="both"/>
      </w:pPr>
      <w:r w:rsidRPr="00F5718D">
        <w:t>8.1.26.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r>
        <w:t>.</w:t>
      </w:r>
    </w:p>
    <w:p w:rsidR="00F529F9" w:rsidRPr="00F5718D" w:rsidRDefault="00F529F9" w:rsidP="00C7614E">
      <w:pPr>
        <w:shd w:val="clear" w:color="auto" w:fill="FFFFFF"/>
        <w:tabs>
          <w:tab w:val="left" w:pos="0"/>
          <w:tab w:val="left" w:pos="1277"/>
        </w:tabs>
        <w:ind w:firstLine="709"/>
        <w:jc w:val="both"/>
      </w:pPr>
      <w:r w:rsidRPr="00F5718D">
        <w:t>8.1.27. Самостоятельно, в счет цены Договора, осуществлять возврат арендованных конте</w:t>
      </w:r>
      <w:r>
        <w:t>йнеров, а также возвратной тары.</w:t>
      </w:r>
    </w:p>
    <w:p w:rsidR="00F529F9" w:rsidRPr="00F5718D" w:rsidRDefault="00F529F9" w:rsidP="00C7614E">
      <w:pPr>
        <w:shd w:val="clear" w:color="auto" w:fill="FFFFFF"/>
        <w:tabs>
          <w:tab w:val="left" w:pos="0"/>
          <w:tab w:val="left" w:pos="1277"/>
        </w:tabs>
        <w:ind w:firstLine="709"/>
        <w:jc w:val="both"/>
      </w:pPr>
      <w:r w:rsidRPr="00F5718D">
        <w:t>8.1.28.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w:t>
      </w:r>
      <w:r>
        <w:t xml:space="preserve">ижайшую железнодорожную станцию; компенсировать </w:t>
      </w:r>
      <w:r w:rsidRPr="00374A81">
        <w:t>затрат</w:t>
      </w:r>
      <w:r>
        <w:t>ы</w:t>
      </w:r>
      <w:r w:rsidRPr="00374A81">
        <w:t xml:space="preserve"> </w:t>
      </w:r>
      <w:r>
        <w:t>Покупателю, связанные</w:t>
      </w:r>
      <w:r w:rsidRPr="00374A81">
        <w:t xml:space="preserve"> с подачей, уборкой и выгрузкой вагонов при усло</w:t>
      </w:r>
      <w:r>
        <w:t>вии выполнения п. 9.14 Договора.</w:t>
      </w:r>
    </w:p>
    <w:p w:rsidR="00F529F9" w:rsidRPr="00F5718D" w:rsidRDefault="00F529F9" w:rsidP="00C7614E">
      <w:pPr>
        <w:shd w:val="clear" w:color="auto" w:fill="FFFFFF"/>
        <w:tabs>
          <w:tab w:val="left" w:pos="0"/>
          <w:tab w:val="left" w:pos="1277"/>
        </w:tabs>
        <w:ind w:firstLine="709"/>
        <w:jc w:val="both"/>
      </w:pPr>
      <w:r w:rsidRPr="00F5718D">
        <w:t xml:space="preserve">8.1.29.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F5718D">
          <w:rPr>
            <w:rStyle w:val="Hyperlink"/>
            <w:lang w:val="en-US"/>
          </w:rPr>
          <w:t>logistic</w:t>
        </w:r>
        <w:r w:rsidRPr="00F5718D">
          <w:rPr>
            <w:rStyle w:val="Hyperlink"/>
          </w:rPr>
          <w:t>@</w:t>
        </w:r>
        <w:r w:rsidRPr="00F5718D">
          <w:rPr>
            <w:rStyle w:val="Hyperlink"/>
            <w:lang w:val="en-US"/>
          </w:rPr>
          <w:t>atomstroyexport</w:t>
        </w:r>
        <w:r w:rsidRPr="00F5718D">
          <w:rPr>
            <w:rStyle w:val="Hyperlink"/>
          </w:rPr>
          <w:t>.</w:t>
        </w:r>
        <w:r w:rsidRPr="00F5718D">
          <w:rPr>
            <w:rStyle w:val="Hyperlink"/>
            <w:lang w:val="en-US"/>
          </w:rPr>
          <w:t>ru</w:t>
        </w:r>
      </w:hyperlink>
      <w:r w:rsidRPr="00F5718D">
        <w:t>.</w:t>
      </w:r>
    </w:p>
    <w:p w:rsidR="00F529F9" w:rsidRPr="00F5718D" w:rsidRDefault="00F529F9" w:rsidP="00C7614E">
      <w:pPr>
        <w:shd w:val="clear" w:color="auto" w:fill="FFFFFF"/>
        <w:tabs>
          <w:tab w:val="left" w:pos="0"/>
          <w:tab w:val="left" w:pos="1277"/>
        </w:tabs>
        <w:ind w:firstLine="709"/>
        <w:jc w:val="both"/>
      </w:pPr>
      <w:r w:rsidRPr="00F5718D">
        <w:t>8.1.30. Обеспечить мониторинг движения по пути следования отгруженных трубопроводов и прибытие транспортных средств перевозчика Поставщика в Место доставки под выгрузку не позже 16-00 местного времени в рабочие дни недели.</w:t>
      </w:r>
    </w:p>
    <w:p w:rsidR="00F529F9" w:rsidRPr="00F5718D" w:rsidRDefault="00F529F9" w:rsidP="00C7614E">
      <w:pPr>
        <w:shd w:val="clear" w:color="auto" w:fill="FFFFFF"/>
        <w:tabs>
          <w:tab w:val="left" w:pos="0"/>
          <w:tab w:val="left" w:pos="1277"/>
        </w:tabs>
        <w:ind w:firstLine="709"/>
        <w:jc w:val="both"/>
      </w:pPr>
      <w:r w:rsidRPr="00F5718D">
        <w:t xml:space="preserve">8.1.31. Направить Покупателю за 60 (шестьдесят) календарных дней до планируемой Даты поставки трубопроводов на адрес электронной почты </w:t>
      </w:r>
      <w:hyperlink r:id="rId9" w:history="1">
        <w:r w:rsidRPr="00F5718D">
          <w:rPr>
            <w:rStyle w:val="Hyperlink"/>
            <w:lang w:val="en-US"/>
          </w:rPr>
          <w:t>logistic</w:t>
        </w:r>
        <w:r w:rsidRPr="00F5718D">
          <w:rPr>
            <w:rStyle w:val="Hyperlink"/>
          </w:rPr>
          <w:t>@</w:t>
        </w:r>
        <w:r w:rsidRPr="00F5718D">
          <w:rPr>
            <w:rStyle w:val="Hyperlink"/>
            <w:lang w:val="en-US"/>
          </w:rPr>
          <w:t>atomstroyexport</w:t>
        </w:r>
        <w:r w:rsidRPr="00F5718D">
          <w:rPr>
            <w:rStyle w:val="Hyperlink"/>
          </w:rPr>
          <w:t>.</w:t>
        </w:r>
        <w:r w:rsidRPr="00F5718D">
          <w:rPr>
            <w:rStyle w:val="Hyperlink"/>
            <w:lang w:val="en-US"/>
          </w:rPr>
          <w:t>ru</w:t>
        </w:r>
      </w:hyperlink>
      <w:r w:rsidRPr="00F5718D">
        <w:t xml:space="preserve"> </w:t>
      </w:r>
    </w:p>
    <w:p w:rsidR="00F529F9" w:rsidRPr="00F5718D" w:rsidRDefault="00F529F9" w:rsidP="00C7614E">
      <w:pPr>
        <w:shd w:val="clear" w:color="auto" w:fill="FFFFFF"/>
        <w:tabs>
          <w:tab w:val="left" w:pos="0"/>
          <w:tab w:val="left" w:pos="1277"/>
        </w:tabs>
        <w:ind w:firstLine="709"/>
        <w:jc w:val="both"/>
      </w:pPr>
      <w:r w:rsidRPr="00F5718D">
        <w:t>8.1.31.1. для проведения идентификационной экспертизы:</w:t>
      </w:r>
    </w:p>
    <w:p w:rsidR="00F529F9" w:rsidRPr="00F5718D" w:rsidRDefault="00F529F9" w:rsidP="00C7614E">
      <w:pPr>
        <w:shd w:val="clear" w:color="auto" w:fill="FFFFFF"/>
        <w:tabs>
          <w:tab w:val="left" w:pos="0"/>
          <w:tab w:val="left" w:pos="1277"/>
        </w:tabs>
        <w:ind w:firstLine="709"/>
        <w:jc w:val="both"/>
      </w:pPr>
      <w:r w:rsidRPr="00F5718D">
        <w:t>- экспертное заключение постоянно действующей технической комиссии (ПДТК) Поставщика о том, что трубопроводы не подпадают под действие экспортконтрольных списков;</w:t>
      </w:r>
    </w:p>
    <w:p w:rsidR="00F529F9" w:rsidRPr="00F5718D" w:rsidRDefault="00F529F9" w:rsidP="00C7614E">
      <w:pPr>
        <w:shd w:val="clear" w:color="auto" w:fill="FFFFFF"/>
        <w:tabs>
          <w:tab w:val="left" w:pos="0"/>
          <w:tab w:val="left" w:pos="1277"/>
        </w:tabs>
        <w:ind w:firstLine="709"/>
        <w:jc w:val="both"/>
      </w:pPr>
      <w:r w:rsidRPr="00F5718D">
        <w:t>- комплект документов, указанный в п. 1.4 Приложения № 11 к Договору;</w:t>
      </w:r>
    </w:p>
    <w:p w:rsidR="00F529F9" w:rsidRPr="00F5718D" w:rsidRDefault="00F529F9" w:rsidP="00C7614E">
      <w:pPr>
        <w:shd w:val="clear" w:color="auto" w:fill="FFFFFF"/>
        <w:tabs>
          <w:tab w:val="left" w:pos="0"/>
          <w:tab w:val="left" w:pos="1277"/>
        </w:tabs>
        <w:ind w:firstLine="709"/>
        <w:jc w:val="both"/>
      </w:pPr>
      <w:r w:rsidRPr="00F5718D">
        <w:t>8.1.31.2. для получения экспортной лицензии ФСТЭК Российской Федерации:</w:t>
      </w:r>
    </w:p>
    <w:p w:rsidR="00F529F9" w:rsidRPr="00F5718D" w:rsidRDefault="00F529F9" w:rsidP="00C7614E">
      <w:pPr>
        <w:shd w:val="clear" w:color="auto" w:fill="FFFFFF"/>
        <w:tabs>
          <w:tab w:val="left" w:pos="0"/>
          <w:tab w:val="left" w:pos="1277"/>
        </w:tabs>
        <w:ind w:firstLine="709"/>
        <w:jc w:val="both"/>
      </w:pPr>
      <w:r w:rsidRPr="00F5718D">
        <w:t>- экспертное заключение постоянно действующей технической комиссии (ПДТК) Поставщика о том, что трубопроводы  подпадают под действие экспортконтрольных списков;</w:t>
      </w:r>
    </w:p>
    <w:p w:rsidR="00F529F9" w:rsidRPr="00F5718D" w:rsidRDefault="00F529F9" w:rsidP="00C7614E">
      <w:pPr>
        <w:shd w:val="clear" w:color="auto" w:fill="FFFFFF"/>
        <w:tabs>
          <w:tab w:val="left" w:pos="0"/>
          <w:tab w:val="left" w:pos="1277"/>
        </w:tabs>
        <w:ind w:firstLine="709"/>
        <w:jc w:val="both"/>
      </w:pPr>
      <w:r w:rsidRPr="00F5718D">
        <w:t>- комплект документов, указанный в Приложении № 11 к Договору.</w:t>
      </w:r>
    </w:p>
    <w:p w:rsidR="00F529F9" w:rsidRPr="00F5718D" w:rsidRDefault="00F529F9" w:rsidP="00C7614E">
      <w:pPr>
        <w:shd w:val="clear" w:color="auto" w:fill="FFFFFF"/>
        <w:tabs>
          <w:tab w:val="left" w:pos="0"/>
          <w:tab w:val="left" w:pos="1277"/>
        </w:tabs>
        <w:ind w:firstLine="709"/>
        <w:jc w:val="both"/>
      </w:pPr>
      <w:r w:rsidRPr="00F5718D">
        <w:t xml:space="preserve">8.1.32. Обеспечить статус «товаров таможенного союза» трубопроводов и комплектующих элементов к ним на дату подписания </w:t>
      </w:r>
      <w:r>
        <w:t xml:space="preserve"> Удостоверения о п</w:t>
      </w:r>
      <w:r w:rsidRPr="00F5718D">
        <w:t>риемочной инспекции уполномоченными представителями Сторон с положительными результатами и товарной накладной ТОРГ-12.</w:t>
      </w:r>
    </w:p>
    <w:p w:rsidR="00F529F9" w:rsidRPr="00F5718D" w:rsidRDefault="00F529F9" w:rsidP="00C7614E">
      <w:pPr>
        <w:tabs>
          <w:tab w:val="right" w:pos="9923"/>
        </w:tabs>
        <w:ind w:firstLine="709"/>
        <w:jc w:val="both"/>
      </w:pPr>
      <w:r w:rsidRPr="00F5718D">
        <w:t>8.1.33. По достижении согласия Сторон подписать проект дополнительного соглашения со Спецификацией трубопроводов,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трубопроводов.</w:t>
      </w:r>
    </w:p>
    <w:p w:rsidR="00F529F9" w:rsidRDefault="00F529F9" w:rsidP="00C7614E">
      <w:pPr>
        <w:shd w:val="clear" w:color="auto" w:fill="FFFFFF"/>
        <w:tabs>
          <w:tab w:val="left" w:pos="0"/>
          <w:tab w:val="left" w:pos="1277"/>
        </w:tabs>
        <w:ind w:firstLine="709"/>
        <w:jc w:val="both"/>
      </w:pPr>
      <w:r w:rsidRPr="00F5718D">
        <w:t xml:space="preserve">8.1.34.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w:t>
      </w:r>
      <w:r>
        <w:t>№ 5 к Договору. Не позднее 10 (д</w:t>
      </w:r>
      <w:r w:rsidRPr="00F5718D">
        <w:t>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529F9" w:rsidRPr="00F5718D" w:rsidRDefault="00F529F9" w:rsidP="00C7614E">
      <w:pPr>
        <w:shd w:val="clear" w:color="auto" w:fill="FFFFFF"/>
        <w:tabs>
          <w:tab w:val="left" w:pos="0"/>
          <w:tab w:val="left" w:pos="1277"/>
        </w:tabs>
        <w:ind w:firstLine="709"/>
        <w:jc w:val="both"/>
        <w:rPr>
          <w:spacing w:val="-5"/>
        </w:rPr>
      </w:pPr>
      <w:r w:rsidRPr="0091078B">
        <w:rPr>
          <w:szCs w:val="28"/>
        </w:rPr>
        <w:t xml:space="preserve">В случае работы в </w:t>
      </w:r>
      <w:r w:rsidRPr="0091078B">
        <w:t xml:space="preserve">справочно-информационном ресурсе «Портал Поставщика», </w:t>
      </w:r>
      <w:r w:rsidRPr="0091078B">
        <w:rPr>
          <w:szCs w:val="28"/>
        </w:rPr>
        <w:t>ежемесячный отчет</w:t>
      </w:r>
      <w:r w:rsidRPr="0091078B">
        <w:t xml:space="preserve"> по форме Приложения № 5 к Договору</w:t>
      </w:r>
      <w:r w:rsidRPr="0091078B">
        <w:rPr>
          <w:szCs w:val="28"/>
        </w:rPr>
        <w:t xml:space="preserve"> необходимо заполнять в </w:t>
      </w:r>
      <w:r w:rsidRPr="0091078B">
        <w:t>«Портале Поставщика».</w:t>
      </w:r>
    </w:p>
    <w:p w:rsidR="00F529F9" w:rsidRPr="00F5718D" w:rsidRDefault="00F529F9" w:rsidP="00C7614E">
      <w:pPr>
        <w:shd w:val="clear" w:color="auto" w:fill="FFFFFF"/>
        <w:tabs>
          <w:tab w:val="left" w:pos="0"/>
          <w:tab w:val="left" w:pos="1277"/>
        </w:tabs>
        <w:ind w:firstLine="709"/>
        <w:jc w:val="both"/>
      </w:pPr>
      <w:r w:rsidRPr="00F5718D">
        <w:t xml:space="preserve">8.1.35. Предоставить Покупателю в комплекте с товаросопроводительными документами </w:t>
      </w:r>
      <w:r w:rsidRPr="00F5718D">
        <w:rPr>
          <w:bCs/>
          <w:color w:val="000000"/>
        </w:rPr>
        <w:t xml:space="preserve">сертификат происхождения трубопроводов </w:t>
      </w:r>
      <w:r>
        <w:rPr>
          <w:bCs/>
          <w:szCs w:val="28"/>
        </w:rPr>
        <w:t>(СТ-1)</w:t>
      </w:r>
      <w:r w:rsidRPr="00280534">
        <w:rPr>
          <w:bCs/>
          <w:szCs w:val="28"/>
        </w:rPr>
        <w:t xml:space="preserve"> </w:t>
      </w:r>
      <w:r w:rsidRPr="00F5718D">
        <w:rPr>
          <w:bCs/>
          <w:color w:val="000000"/>
        </w:rPr>
        <w:t>(оригинал)</w:t>
      </w:r>
      <w:r w:rsidRPr="0063438A">
        <w:rPr>
          <w:bCs/>
          <w:szCs w:val="28"/>
        </w:rPr>
        <w:t xml:space="preserve"> </w:t>
      </w:r>
      <w:r>
        <w:rPr>
          <w:bCs/>
          <w:szCs w:val="28"/>
        </w:rPr>
        <w:t>(</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происхождения </w:t>
      </w:r>
      <w:r>
        <w:rPr>
          <w:bCs/>
          <w:szCs w:val="28"/>
        </w:rPr>
        <w:t xml:space="preserve">Евро 1/ Евро 2 и </w:t>
      </w:r>
      <w:r>
        <w:t>заверенная Поставщиком копия таможенной декларации)</w:t>
      </w:r>
      <w:r>
        <w:rPr>
          <w:bCs/>
          <w:color w:val="000000"/>
        </w:rPr>
        <w:t>,</w:t>
      </w:r>
      <w:r w:rsidRPr="00A7686B">
        <w:rPr>
          <w:spacing w:val="-2"/>
        </w:rPr>
        <w:t xml:space="preserve"> </w:t>
      </w:r>
      <w:r w:rsidRPr="00913A21">
        <w:rPr>
          <w:spacing w:val="-2"/>
        </w:rPr>
        <w:t xml:space="preserve">статистическую форму учета </w:t>
      </w:r>
      <w:r w:rsidRPr="00913A21">
        <w:t>перемещения товаров с отметками таможенных органов (оригинал).</w:t>
      </w:r>
    </w:p>
    <w:p w:rsidR="00F529F9" w:rsidRDefault="00F529F9" w:rsidP="00C7614E">
      <w:pPr>
        <w:tabs>
          <w:tab w:val="right" w:pos="9923"/>
        </w:tabs>
        <w:ind w:firstLine="709"/>
        <w:jc w:val="both"/>
      </w:pPr>
      <w:r w:rsidRPr="00F5718D">
        <w:t xml:space="preserve">8.1.36. </w:t>
      </w:r>
      <w:r>
        <w:t xml:space="preserve">При поставке </w:t>
      </w:r>
      <w:r w:rsidRPr="00F5718D">
        <w:rPr>
          <w:bCs/>
          <w:color w:val="000000"/>
        </w:rPr>
        <w:t>трубопроводов</w:t>
      </w:r>
      <w:r w:rsidRPr="002A7BC4">
        <w:t xml:space="preserve"> 1, 2 и 3 кла</w:t>
      </w:r>
      <w:r>
        <w:t>ссов безопасности в течение 1 (о</w:t>
      </w:r>
      <w:r w:rsidRPr="002A7BC4">
        <w:t xml:space="preserve">дного) рабочего дня с момента подписания Уполномоченной организацией паспорта и плана качества выложить на FTP-сервер </w:t>
      </w:r>
      <w:hyperlink r:id="rId10" w:history="1">
        <w:r w:rsidRPr="002A7BC4">
          <w:t>ftp2.niaep.ru</w:t>
        </w:r>
      </w:hyperlink>
      <w:r w:rsidRPr="002A7BC4">
        <w:t xml:space="preserve"> электронные копии документов, указанных в Приложении № 2 к </w:t>
      </w:r>
      <w:r>
        <w:t>Договору</w:t>
      </w:r>
      <w:r w:rsidRPr="002A7BC4">
        <w:t xml:space="preserve">, и направить </w:t>
      </w:r>
      <w:r>
        <w:t xml:space="preserve"> Генпроектировщику по следующим электронным адресам: </w:t>
      </w:r>
      <w:hyperlink r:id="rId11" w:history="1">
        <w:r w:rsidRPr="0001232B">
          <w:rPr>
            <w:rStyle w:val="Hyperlink"/>
            <w:lang w:val="en-US"/>
          </w:rPr>
          <w:t>belaes</w:t>
        </w:r>
        <w:r w:rsidRPr="0001232B">
          <w:rPr>
            <w:rStyle w:val="Hyperlink"/>
          </w:rPr>
          <w:t>.</w:t>
        </w:r>
        <w:r w:rsidRPr="0001232B">
          <w:rPr>
            <w:rStyle w:val="Hyperlink"/>
            <w:lang w:val="en-US"/>
          </w:rPr>
          <w:t>niaep</w:t>
        </w:r>
        <w:r w:rsidRPr="0001232B">
          <w:rPr>
            <w:rStyle w:val="Hyperlink"/>
          </w:rPr>
          <w:t>@</w:t>
        </w:r>
        <w:r w:rsidRPr="0001232B">
          <w:rPr>
            <w:rStyle w:val="Hyperlink"/>
            <w:lang w:val="en-US"/>
          </w:rPr>
          <w:t>mail</w:t>
        </w:r>
        <w:r w:rsidRPr="0001232B">
          <w:rPr>
            <w:rStyle w:val="Hyperlink"/>
          </w:rPr>
          <w:t>.</w:t>
        </w:r>
        <w:r w:rsidRPr="0001232B">
          <w:rPr>
            <w:rStyle w:val="Hyperlink"/>
            <w:lang w:val="en-US"/>
          </w:rPr>
          <w:t>ru</w:t>
        </w:r>
      </w:hyperlink>
      <w:r>
        <w:t xml:space="preserve"> (с пометкой в теме письма  « для УПТК»), </w:t>
      </w:r>
      <w:hyperlink r:id="rId12" w:history="1">
        <w:r w:rsidRPr="0001232B">
          <w:rPr>
            <w:rStyle w:val="Hyperlink"/>
            <w:lang w:val="en-US"/>
          </w:rPr>
          <w:t>niaep</w:t>
        </w:r>
        <w:r w:rsidRPr="0001232B">
          <w:rPr>
            <w:rStyle w:val="Hyperlink"/>
          </w:rPr>
          <w:t>@</w:t>
        </w:r>
        <w:r w:rsidRPr="00C7098B">
          <w:rPr>
            <w:rStyle w:val="Hyperlink"/>
          </w:rPr>
          <w:t>niaep</w:t>
        </w:r>
        <w:r w:rsidRPr="00C7098B" w:rsidDel="00C7098B">
          <w:rPr>
            <w:rStyle w:val="Hyperlink"/>
          </w:rPr>
          <w:t xml:space="preserve"> </w:t>
        </w:r>
        <w:r w:rsidRPr="0001232B">
          <w:rPr>
            <w:rStyle w:val="Hyperlink"/>
          </w:rPr>
          <w:t>.</w:t>
        </w:r>
        <w:r w:rsidRPr="0001232B">
          <w:rPr>
            <w:rStyle w:val="Hyperlink"/>
            <w:lang w:val="en-US"/>
          </w:rPr>
          <w:t>ru</w:t>
        </w:r>
      </w:hyperlink>
      <w:r>
        <w:t xml:space="preserve"> ( с пометкой в теме письма «для Блока поставок») </w:t>
      </w:r>
      <w:r w:rsidRPr="002A7BC4">
        <w:t>извещение о размещении информации.</w:t>
      </w:r>
    </w:p>
    <w:p w:rsidR="00F529F9" w:rsidRDefault="00F529F9" w:rsidP="00C7614E">
      <w:pPr>
        <w:shd w:val="clear" w:color="auto" w:fill="FFFFFF"/>
        <w:tabs>
          <w:tab w:val="left" w:pos="0"/>
          <w:tab w:val="left" w:pos="1277"/>
        </w:tabs>
        <w:ind w:firstLine="709"/>
        <w:jc w:val="both"/>
      </w:pPr>
      <w:r w:rsidRPr="0091078B">
        <w:t>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F529F9" w:rsidRPr="00CB5BAE" w:rsidRDefault="00F529F9" w:rsidP="00C7614E">
      <w:pPr>
        <w:tabs>
          <w:tab w:val="right" w:pos="9923"/>
        </w:tabs>
        <w:ind w:firstLine="709"/>
        <w:jc w:val="both"/>
      </w:pPr>
      <w:r>
        <w:t xml:space="preserve">8.1.37. </w:t>
      </w:r>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
    <w:p w:rsidR="00F529F9" w:rsidRPr="00CB5BAE" w:rsidRDefault="00F529F9" w:rsidP="00C7614E">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529F9" w:rsidRPr="00CB5BAE" w:rsidRDefault="00F529F9" w:rsidP="00C7614E">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529F9" w:rsidRDefault="00F529F9" w:rsidP="00C7614E">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529F9" w:rsidRPr="00F5718D" w:rsidRDefault="00F529F9" w:rsidP="00C7614E">
      <w:pPr>
        <w:shd w:val="clear" w:color="auto" w:fill="FFFFFF"/>
        <w:tabs>
          <w:tab w:val="left" w:pos="0"/>
          <w:tab w:val="left" w:pos="1277"/>
        </w:tabs>
        <w:ind w:firstLine="709"/>
        <w:jc w:val="both"/>
      </w:pPr>
      <w:r>
        <w:t xml:space="preserve">8.1.38. </w:t>
      </w:r>
      <w:r w:rsidRPr="00F5718D">
        <w:t>Выполнять иные обязанности, предусмотренные настоящим</w:t>
      </w:r>
      <w:r w:rsidRPr="00F5718D">
        <w:rPr>
          <w:spacing w:val="-1"/>
        </w:rPr>
        <w:t xml:space="preserve"> Договором.</w:t>
      </w:r>
    </w:p>
    <w:p w:rsidR="00F529F9" w:rsidRPr="00F5718D" w:rsidRDefault="00F529F9" w:rsidP="00C7614E">
      <w:pPr>
        <w:pStyle w:val="BodyTextIndent3"/>
        <w:tabs>
          <w:tab w:val="left" w:pos="0"/>
          <w:tab w:val="num" w:pos="1620"/>
        </w:tabs>
        <w:spacing w:after="0"/>
        <w:ind w:left="0" w:firstLine="709"/>
        <w:jc w:val="both"/>
        <w:rPr>
          <w:sz w:val="24"/>
          <w:szCs w:val="24"/>
        </w:rPr>
      </w:pPr>
      <w:r w:rsidRPr="00F5718D">
        <w:rPr>
          <w:spacing w:val="-4"/>
          <w:sz w:val="24"/>
          <w:szCs w:val="24"/>
        </w:rPr>
        <w:t>8.2. Поставщик вправе привлекать Субпоставщиков для выполнения работ по Договору</w:t>
      </w:r>
      <w:r w:rsidRPr="00F5718D">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поставляемых и доставляемых трубопроводов сроки изготовления, поставки и доставки трубопроводов, а также расчеты с Субпоставщиками  возлагаются на Поставщика в полном объеме.</w:t>
      </w:r>
    </w:p>
    <w:p w:rsidR="00F529F9" w:rsidRDefault="00F529F9" w:rsidP="00C7614E">
      <w:pPr>
        <w:tabs>
          <w:tab w:val="left" w:pos="0"/>
        </w:tabs>
        <w:autoSpaceDE w:val="0"/>
        <w:autoSpaceDN w:val="0"/>
        <w:adjustRightInd w:val="0"/>
        <w:spacing w:after="120"/>
        <w:ind w:firstLine="709"/>
        <w:jc w:val="both"/>
      </w:pPr>
      <w:r w:rsidRPr="00F5718D">
        <w:t xml:space="preserve">8.3. </w:t>
      </w:r>
      <w:r>
        <w:rPr>
          <w:bCs/>
        </w:rPr>
        <w:t>В случае необходимости внесения изменений в проектн</w:t>
      </w:r>
      <w:r w:rsidRPr="00CF6C3C">
        <w:rPr>
          <w:bCs/>
        </w:rPr>
        <w:t xml:space="preserve">ую </w:t>
      </w:r>
      <w:r>
        <w:rPr>
          <w:bCs/>
        </w:rPr>
        <w:t xml:space="preserve">документацию вследствие применения Поставщиком непроектных материалов после </w:t>
      </w:r>
      <w:r w:rsidRPr="004A7122">
        <w:rPr>
          <w:bCs/>
        </w:rPr>
        <w:t xml:space="preserve">согласовании </w:t>
      </w:r>
      <w:r w:rsidRPr="004A7122">
        <w:t>РКД, Детальных описей/Комплектовочных ведомостей</w:t>
      </w:r>
      <w:r>
        <w:rPr>
          <w:bCs/>
        </w:rPr>
        <w:t xml:space="preserve"> (п. 3.2.2 настоящего Договора) </w:t>
      </w:r>
      <w:r>
        <w:t xml:space="preserve">Поставщик обязан компенсировать Покупателю все затраты, которые последний вынужден будет понести в связи с необходимостью </w:t>
      </w:r>
      <w:r w:rsidRPr="00CF6C3C">
        <w:rPr>
          <w:bCs/>
        </w:rPr>
        <w:t>повторного рассмотрения</w:t>
      </w:r>
      <w:r>
        <w:rPr>
          <w:bCs/>
          <w:color w:val="FF0000"/>
        </w:rPr>
        <w:t xml:space="preserve"> </w:t>
      </w:r>
      <w:r w:rsidRPr="00CF6C3C">
        <w:t>РКД, Детальных описей/Комплектовочных ведомостей и</w:t>
      </w:r>
      <w:r>
        <w:rPr>
          <w:color w:val="FF0000"/>
        </w:rPr>
        <w:t xml:space="preserve"> </w:t>
      </w:r>
      <w:r>
        <w:t>внесения изменений в проектн</w:t>
      </w:r>
      <w:r w:rsidRPr="00CF6C3C">
        <w:t xml:space="preserve">ую </w:t>
      </w:r>
      <w:r>
        <w:t>документацию. Размер указанных затрат подтверждается счетом Генпроектировщика, выставленным Покупателю в связи с такими изменениями.</w:t>
      </w:r>
    </w:p>
    <w:p w:rsidR="00F529F9" w:rsidRPr="00F5718D" w:rsidRDefault="00F529F9" w:rsidP="00C7614E">
      <w:pPr>
        <w:pStyle w:val="BodyTextIndent3"/>
        <w:tabs>
          <w:tab w:val="left" w:pos="0"/>
          <w:tab w:val="num" w:pos="1620"/>
        </w:tabs>
        <w:spacing w:after="0"/>
        <w:ind w:left="0" w:firstLine="709"/>
        <w:jc w:val="both"/>
        <w:rPr>
          <w:sz w:val="24"/>
          <w:szCs w:val="24"/>
        </w:rPr>
      </w:pPr>
      <w:r w:rsidRPr="005602ED">
        <w:rPr>
          <w:sz w:val="24"/>
          <w:szCs w:val="24"/>
        </w:rPr>
        <w:t xml:space="preserve">8.4. </w:t>
      </w:r>
      <w:r w:rsidRPr="00F5718D">
        <w:rPr>
          <w:sz w:val="24"/>
          <w:szCs w:val="24"/>
        </w:rPr>
        <w:t>В срок не позднее 30 (тридцати) календарных дней со дня заключения Договора,  Поставщик заносит информацию о поставляемых трубопроводах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9 к Договору).</w:t>
      </w:r>
    </w:p>
    <w:p w:rsidR="00F529F9" w:rsidRPr="00F5718D" w:rsidRDefault="00F529F9" w:rsidP="00C7614E">
      <w:pPr>
        <w:pStyle w:val="BodyTextIndent3"/>
        <w:tabs>
          <w:tab w:val="left" w:pos="0"/>
          <w:tab w:val="num" w:pos="1620"/>
        </w:tabs>
        <w:spacing w:after="0"/>
        <w:ind w:left="0" w:firstLine="709"/>
        <w:jc w:val="both"/>
        <w:rPr>
          <w:sz w:val="24"/>
          <w:szCs w:val="24"/>
        </w:rPr>
      </w:pPr>
      <w:r w:rsidRPr="00F5718D">
        <w:rPr>
          <w:sz w:val="24"/>
          <w:szCs w:val="24"/>
        </w:rPr>
        <w:t>После занесения информации о поставляемых трубопроводах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Покупателю по адресу, указанному в ст. 20 настоящего Договора.</w:t>
      </w:r>
    </w:p>
    <w:p w:rsidR="00F529F9" w:rsidRPr="00A54A48" w:rsidRDefault="00F529F9" w:rsidP="00C7614E">
      <w:pPr>
        <w:pStyle w:val="BodyTextIndent3"/>
        <w:tabs>
          <w:tab w:val="left" w:pos="0"/>
          <w:tab w:val="num" w:pos="1620"/>
        </w:tabs>
        <w:spacing w:after="0"/>
        <w:ind w:left="0" w:firstLine="709"/>
        <w:jc w:val="both"/>
        <w:rPr>
          <w:sz w:val="24"/>
          <w:szCs w:val="24"/>
        </w:rPr>
      </w:pPr>
      <w:r w:rsidRPr="00F5718D">
        <w:rPr>
          <w:sz w:val="24"/>
          <w:szCs w:val="24"/>
        </w:rPr>
        <w:t xml:space="preserve">В течение 2 (Двух) календарных дней с даты получения Акта о внесении информации в ЕОНКОМ от Поставщика, Покупатель направляет Акт о </w:t>
      </w:r>
      <w:r>
        <w:rPr>
          <w:sz w:val="24"/>
          <w:szCs w:val="24"/>
        </w:rPr>
        <w:t xml:space="preserve">внесении информации в ЕОНКОМ в </w:t>
      </w:r>
      <w:r w:rsidRPr="00F5718D">
        <w:rPr>
          <w:sz w:val="24"/>
          <w:szCs w:val="24"/>
        </w:rPr>
        <w:t>АО «НИАЭП» для проверки в Центре верификации факта занесения информации о поставляемых трубопроводах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осуществления проверки достоверности и полноты занесенной информации на предмет соответствия Спецификациям № 1 и 2 (Приложения № 1.1 и 1.2 к Договору)</w:t>
      </w:r>
      <w:r>
        <w:rPr>
          <w:sz w:val="24"/>
          <w:szCs w:val="24"/>
        </w:rPr>
        <w:t xml:space="preserve">. Центр верификации </w:t>
      </w:r>
      <w:r w:rsidRPr="00F5718D">
        <w:rPr>
          <w:sz w:val="24"/>
          <w:szCs w:val="24"/>
        </w:rPr>
        <w:t>АО «НИАЭП» осуществляет такую проверку в течение 30 (Тридцати) календарных дней с даты получения Акта о внесении информации в ЕОНКОМ от Покупателя, согласовывает данный акт или направляет мотивированный отказ от его согласования. Покупатель, в течение 3 (Трех) календарных д</w:t>
      </w:r>
      <w:r>
        <w:rPr>
          <w:sz w:val="24"/>
          <w:szCs w:val="24"/>
        </w:rPr>
        <w:t xml:space="preserve">ней с даты получения ответа от </w:t>
      </w:r>
      <w:r w:rsidRPr="00F5718D">
        <w:rPr>
          <w:sz w:val="24"/>
          <w:szCs w:val="24"/>
        </w:rPr>
        <w:t>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529F9" w:rsidRPr="00F5718D" w:rsidRDefault="00F529F9" w:rsidP="00C7614E">
      <w:pPr>
        <w:tabs>
          <w:tab w:val="left" w:pos="0"/>
        </w:tabs>
        <w:ind w:firstLine="709"/>
        <w:jc w:val="center"/>
        <w:rPr>
          <w:b/>
        </w:rPr>
      </w:pPr>
    </w:p>
    <w:p w:rsidR="00F529F9" w:rsidRPr="00F5718D" w:rsidRDefault="00F529F9" w:rsidP="00C7614E">
      <w:pPr>
        <w:tabs>
          <w:tab w:val="left" w:pos="0"/>
        </w:tabs>
        <w:ind w:firstLine="709"/>
        <w:jc w:val="center"/>
        <w:rPr>
          <w:b/>
        </w:rPr>
      </w:pPr>
      <w:r w:rsidRPr="00F5718D">
        <w:rPr>
          <w:b/>
          <w:color w:val="000000"/>
        </w:rPr>
        <w:t xml:space="preserve">Статья 9. </w:t>
      </w:r>
      <w:r w:rsidRPr="00F5718D">
        <w:rPr>
          <w:b/>
        </w:rPr>
        <w:t>Условия и порядок изготовления и поставки трубопроводов</w:t>
      </w:r>
    </w:p>
    <w:p w:rsidR="00F529F9" w:rsidRPr="00F5718D" w:rsidRDefault="00F529F9" w:rsidP="00C7614E">
      <w:pPr>
        <w:tabs>
          <w:tab w:val="left" w:pos="0"/>
        </w:tabs>
        <w:ind w:firstLine="709"/>
        <w:jc w:val="center"/>
        <w:rPr>
          <w:b/>
        </w:rPr>
      </w:pP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9.1. В период изготовления, поставки, приемки трубопроводов</w:t>
      </w:r>
      <w:r w:rsidRPr="00F5718D" w:rsidDel="00484545">
        <w:rPr>
          <w:sz w:val="24"/>
          <w:szCs w:val="24"/>
        </w:rPr>
        <w:t xml:space="preserve"> </w:t>
      </w:r>
      <w:r w:rsidRPr="00F5718D">
        <w:rPr>
          <w:sz w:val="24"/>
          <w:szCs w:val="24"/>
        </w:rPr>
        <w:t>Поставщик выполняет все требования ГОСТ 15.005-86.</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трубопроводов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9.3.1. Сторона, получившая документ на согласование, за исключением случаев, предусмотренных п. 8.1.1 Договора, в течение 10 (десяти) рабочих дней согласовывает его в представленном виде, либо представляет Стороне, направившей документ, свои возражения и замечания в письменной форме. Рассмотрение возражений и замечаний осуществляется другой Стороной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9.3.2.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этом случае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9.3.3. В случае нарушения сроков согласования документации не по вине Поставщика сроки поставки трубопроводов по согласованию Сторон могут быть перенесены на срок соразмерный задержке согласования путем оформления дополнительного соглашения к Договору, подписанного Сторонами.</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9.4. Поставщик обязан в сроки, установленные Спецификациями № 1 и 2 (Приложения № 1.1 и 1.2 к Договору), доставить трубопроводы в Место доставки.</w:t>
      </w:r>
    </w:p>
    <w:p w:rsidR="00F529F9" w:rsidRPr="00F5718D" w:rsidRDefault="00F529F9" w:rsidP="00C7614E">
      <w:pPr>
        <w:pStyle w:val="a2"/>
        <w:spacing w:before="120" w:after="0"/>
        <w:rPr>
          <w:szCs w:val="24"/>
          <w:lang w:val="ru-RU"/>
        </w:rPr>
      </w:pPr>
      <w:r w:rsidRPr="00F5718D">
        <w:rPr>
          <w:szCs w:val="24"/>
          <w:lang w:val="ru-RU"/>
        </w:rPr>
        <w:t>9.5.</w:t>
      </w:r>
      <w:r w:rsidRPr="00F5718D">
        <w:rPr>
          <w:szCs w:val="24"/>
        </w:rPr>
        <w:t> </w:t>
      </w:r>
      <w:r w:rsidRPr="00F5718D">
        <w:rPr>
          <w:szCs w:val="24"/>
          <w:lang w:val="ru-RU"/>
        </w:rPr>
        <w:t xml:space="preserve">Трубопроводы должны быть новыми, неиспользованными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F5718D">
        <w:rPr>
          <w:szCs w:val="24"/>
          <w:lang w:val="ru-RU" w:eastAsia="en-US"/>
        </w:rPr>
        <w:t xml:space="preserve">Трубопроводы должны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w:t>
      </w:r>
      <w:r w:rsidRPr="00F5718D">
        <w:rPr>
          <w:szCs w:val="24"/>
          <w:lang w:val="ru-RU"/>
        </w:rPr>
        <w:t>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Упаковка трубопроводов и маркировка грузовых мест должны осуществляться в соответствии с правилами, нормами, стандартами, образцами и требованиями к упаковке и маркировке трубопроводов,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трубопровода.</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Трубы и отводы большого диаметра могут быть дополнительно упакованы в полиэтиленовую пленку.</w:t>
      </w:r>
    </w:p>
    <w:p w:rsidR="00F529F9" w:rsidRDefault="00F529F9" w:rsidP="00C7614E">
      <w:pPr>
        <w:pStyle w:val="BodyText3"/>
        <w:tabs>
          <w:tab w:val="left" w:pos="0"/>
        </w:tabs>
        <w:suppressAutoHyphens/>
        <w:ind w:firstLine="709"/>
        <w:jc w:val="both"/>
        <w:rPr>
          <w:sz w:val="24"/>
          <w:szCs w:val="24"/>
        </w:rPr>
      </w:pPr>
      <w:r w:rsidRPr="00F5718D">
        <w:rPr>
          <w:sz w:val="24"/>
          <w:szCs w:val="24"/>
        </w:rPr>
        <w:t>При одновременной поставке элементов трубопроводов по разным чертежам (проектам) комплектовать и упаковывать в одно грузовое место только один проект (во избежание путаницы и пересортицы элементов).</w:t>
      </w:r>
    </w:p>
    <w:p w:rsidR="00F529F9" w:rsidRPr="00F5718D" w:rsidRDefault="00F529F9" w:rsidP="00C7614E">
      <w:pPr>
        <w:pStyle w:val="BodyText3"/>
        <w:tabs>
          <w:tab w:val="left" w:pos="0"/>
        </w:tabs>
        <w:suppressAutoHyphens/>
        <w:ind w:firstLine="709"/>
        <w:jc w:val="both"/>
        <w:rPr>
          <w:sz w:val="24"/>
          <w:szCs w:val="24"/>
        </w:rPr>
      </w:pPr>
      <w:r>
        <w:rPr>
          <w:sz w:val="24"/>
          <w:szCs w:val="24"/>
        </w:rPr>
        <w:t>Маркировка трубопроводов</w:t>
      </w:r>
      <w:r w:rsidRPr="0091078B">
        <w:rPr>
          <w:sz w:val="24"/>
          <w:szCs w:val="24"/>
        </w:rPr>
        <w:t xml:space="preserve"> этикетками штрих-кода должна осуществляться в соответствии со Стандартом маркировки поставляемого оборудования (Приложение № </w:t>
      </w:r>
      <w:r>
        <w:rPr>
          <w:sz w:val="24"/>
          <w:szCs w:val="24"/>
        </w:rPr>
        <w:t>22</w:t>
      </w:r>
      <w:r w:rsidRPr="0091078B">
        <w:rPr>
          <w:sz w:val="24"/>
          <w:szCs w:val="24"/>
        </w:rPr>
        <w:t xml:space="preserve"> к настоящему Договору) и Техническими условиями к этикеткам штрих-кода (Приложение </w:t>
      </w:r>
      <w:r>
        <w:rPr>
          <w:sz w:val="24"/>
          <w:szCs w:val="24"/>
        </w:rPr>
        <w:br/>
      </w:r>
      <w:r w:rsidRPr="0091078B">
        <w:rPr>
          <w:sz w:val="24"/>
          <w:szCs w:val="24"/>
        </w:rPr>
        <w:t xml:space="preserve">№ </w:t>
      </w:r>
      <w:r>
        <w:rPr>
          <w:sz w:val="24"/>
          <w:szCs w:val="24"/>
        </w:rPr>
        <w:t>23</w:t>
      </w:r>
      <w:r w:rsidRPr="0091078B">
        <w:rPr>
          <w:sz w:val="24"/>
          <w:szCs w:val="24"/>
        </w:rPr>
        <w:t xml:space="preserve"> к настоящему Договору).</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9.6. </w:t>
      </w:r>
      <w:r w:rsidRPr="0091078B">
        <w:rPr>
          <w:sz w:val="24"/>
          <w:szCs w:val="24"/>
        </w:rPr>
        <w:t>Поставщик не позднее, чем за 20 (двадцать) рабочих дней до планир</w:t>
      </w:r>
      <w:r>
        <w:rPr>
          <w:sz w:val="24"/>
          <w:szCs w:val="24"/>
        </w:rPr>
        <w:t>уемой даты отгрузки трубопроводов</w:t>
      </w:r>
      <w:r w:rsidRPr="0091078B">
        <w:rPr>
          <w:sz w:val="24"/>
          <w:szCs w:val="24"/>
        </w:rPr>
        <w:t xml:space="preserve">,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hyperlink r:id="rId13" w:history="1">
        <w:r w:rsidRPr="0091078B">
          <w:rPr>
            <w:sz w:val="24"/>
            <w:szCs w:val="24"/>
          </w:rPr>
          <w:t>logis@atomstroyexport.ru</w:t>
        </w:r>
      </w:hyperlink>
      <w:r w:rsidRPr="0091078B">
        <w:rPr>
          <w:sz w:val="24"/>
          <w:szCs w:val="24"/>
        </w:rPr>
        <w:t xml:space="preserve"> , </w:t>
      </w:r>
      <w:hyperlink r:id="rId14" w:history="1">
        <w:r w:rsidRPr="0091078B">
          <w:rPr>
            <w:sz w:val="24"/>
            <w:szCs w:val="24"/>
          </w:rPr>
          <w:t>fin@atomstroyexport.ru</w:t>
        </w:r>
      </w:hyperlink>
      <w:r w:rsidRPr="0091078B">
        <w:rPr>
          <w:sz w:val="24"/>
          <w:szCs w:val="24"/>
        </w:rPr>
        <w:t xml:space="preserve"> , </w:t>
      </w:r>
      <w:hyperlink r:id="rId15" w:history="1">
        <w:r w:rsidRPr="0091078B">
          <w:rPr>
            <w:sz w:val="24"/>
            <w:szCs w:val="24"/>
          </w:rPr>
          <w:t>belaes.niaep@mail.ru</w:t>
        </w:r>
      </w:hyperlink>
      <w:r w:rsidRPr="0091078B">
        <w:rPr>
          <w:sz w:val="24"/>
          <w:szCs w:val="24"/>
        </w:rPr>
        <w:t xml:space="preserve"> , </w:t>
      </w:r>
      <w:hyperlink r:id="rId16" w:history="1">
        <w:r w:rsidRPr="0091078B">
          <w:rPr>
            <w:sz w:val="24"/>
            <w:szCs w:val="24"/>
          </w:rPr>
          <w:t>niaep@niaep.ru</w:t>
        </w:r>
      </w:hyperlink>
      <w:r w:rsidRPr="0091078B">
        <w:rPr>
          <w:sz w:val="24"/>
          <w:szCs w:val="24"/>
        </w:rPr>
        <w:t>) нижеследующую информацию:</w:t>
      </w:r>
    </w:p>
    <w:p w:rsidR="00F529F9" w:rsidRPr="00F5718D" w:rsidRDefault="00F529F9" w:rsidP="00C7614E">
      <w:pPr>
        <w:pStyle w:val="BodyText3"/>
        <w:tabs>
          <w:tab w:val="left" w:pos="0"/>
        </w:tabs>
        <w:suppressAutoHyphens/>
        <w:jc w:val="both"/>
        <w:rPr>
          <w:sz w:val="24"/>
          <w:szCs w:val="24"/>
        </w:rPr>
      </w:pPr>
      <w:r w:rsidRPr="00F5718D">
        <w:rPr>
          <w:sz w:val="24"/>
          <w:szCs w:val="24"/>
        </w:rPr>
        <w:t>- место (пункт) отгрузки;</w:t>
      </w:r>
    </w:p>
    <w:p w:rsidR="00F529F9" w:rsidRPr="00F5718D" w:rsidRDefault="00F529F9" w:rsidP="00C7614E">
      <w:pPr>
        <w:pStyle w:val="BodyText3"/>
        <w:tabs>
          <w:tab w:val="left" w:pos="0"/>
        </w:tabs>
        <w:suppressAutoHyphens/>
        <w:jc w:val="both"/>
        <w:rPr>
          <w:sz w:val="24"/>
          <w:szCs w:val="24"/>
        </w:rPr>
      </w:pPr>
      <w:r w:rsidRPr="00F5718D">
        <w:rPr>
          <w:sz w:val="24"/>
          <w:szCs w:val="24"/>
        </w:rPr>
        <w:t>- вид транспорта;</w:t>
      </w:r>
    </w:p>
    <w:p w:rsidR="00F529F9" w:rsidRPr="00F5718D" w:rsidRDefault="00F529F9" w:rsidP="00C7614E">
      <w:pPr>
        <w:pStyle w:val="BodyText3"/>
        <w:tabs>
          <w:tab w:val="left" w:pos="0"/>
          <w:tab w:val="left" w:pos="142"/>
        </w:tabs>
        <w:suppressAutoHyphens/>
        <w:jc w:val="both"/>
        <w:rPr>
          <w:sz w:val="24"/>
          <w:szCs w:val="24"/>
        </w:rPr>
      </w:pPr>
      <w:r w:rsidRPr="00F5718D">
        <w:rPr>
          <w:sz w:val="24"/>
          <w:szCs w:val="24"/>
        </w:rPr>
        <w:t>- планируемые Дату отгрузки и дату поставки трубопроводов;</w:t>
      </w:r>
    </w:p>
    <w:p w:rsidR="00F529F9" w:rsidRPr="00F5718D" w:rsidRDefault="00F529F9" w:rsidP="00C7614E">
      <w:pPr>
        <w:pStyle w:val="BodyText3"/>
        <w:tabs>
          <w:tab w:val="left" w:pos="0"/>
          <w:tab w:val="left" w:pos="142"/>
        </w:tabs>
        <w:suppressAutoHyphens/>
        <w:jc w:val="both"/>
        <w:rPr>
          <w:sz w:val="24"/>
          <w:szCs w:val="24"/>
        </w:rPr>
      </w:pPr>
      <w:r w:rsidRPr="00F5718D">
        <w:rPr>
          <w:sz w:val="24"/>
          <w:szCs w:val="24"/>
        </w:rPr>
        <w:t xml:space="preserve">- наименование трубопроводов, код </w:t>
      </w:r>
      <w:r w:rsidRPr="00F5718D">
        <w:rPr>
          <w:sz w:val="24"/>
          <w:szCs w:val="24"/>
          <w:lang w:val="en-US"/>
        </w:rPr>
        <w:t>KKS</w:t>
      </w:r>
      <w:r w:rsidRPr="00F5718D">
        <w:rPr>
          <w:sz w:val="24"/>
          <w:szCs w:val="24"/>
        </w:rPr>
        <w:t xml:space="preserve"> (при наличии), номера позиций по Контракту и Договору, количество трубопроводов в соответствии со Спецификациями № 1 и 2 (Приложения № 1.1 и 1.2 к Договору)</w:t>
      </w:r>
      <w:r>
        <w:rPr>
          <w:sz w:val="24"/>
          <w:szCs w:val="24"/>
        </w:rPr>
        <w:t>.</w:t>
      </w:r>
    </w:p>
    <w:p w:rsidR="00F529F9" w:rsidRPr="00F5718D" w:rsidRDefault="00F529F9" w:rsidP="00C7614E">
      <w:pPr>
        <w:pStyle w:val="BodyText3"/>
        <w:tabs>
          <w:tab w:val="left" w:pos="0"/>
          <w:tab w:val="left" w:pos="142"/>
        </w:tabs>
        <w:suppressAutoHyphens/>
        <w:ind w:firstLine="720"/>
        <w:jc w:val="both"/>
        <w:rPr>
          <w:sz w:val="24"/>
          <w:szCs w:val="24"/>
        </w:rPr>
      </w:pPr>
      <w:r w:rsidRPr="00C2438B">
        <w:rPr>
          <w:sz w:val="24"/>
          <w:szCs w:val="24"/>
        </w:rPr>
        <w:t xml:space="preserve"> </w:t>
      </w:r>
      <w:r>
        <w:rPr>
          <w:sz w:val="24"/>
          <w:szCs w:val="24"/>
        </w:rPr>
        <w:t xml:space="preserve">Поставщик не позднее, чем за 5 (пять) рабочих дней до планируемой Даты отгрузки трубопроводов, обязан направить Покупателю информацию/документы, необходимые для осуществления Покупателем транспортного страхования. </w:t>
      </w:r>
      <w:r w:rsidRPr="00F5718D">
        <w:rPr>
          <w:sz w:val="24"/>
          <w:szCs w:val="24"/>
        </w:rPr>
        <w:t>При этом Поставщик не начнет погрузку трубопроводов в месте отправления до получения подтверждения о страховании трубопроводов.</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9.7. В случае если Поставщик планирует осуществить доставку трубопроводов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r w:rsidRPr="00F90F2A">
        <w:rPr>
          <w:sz w:val="24"/>
          <w:szCs w:val="24"/>
        </w:rPr>
        <w:t xml:space="preserve"> </w:t>
      </w:r>
      <w:r w:rsidRPr="004A7122">
        <w:rPr>
          <w:sz w:val="24"/>
          <w:szCs w:val="24"/>
        </w:rPr>
        <w:t>при условии компенсации Поставщиком затрат, связанных с поставками трубопроводов железнодорожным транспортом</w:t>
      </w:r>
      <w:r w:rsidRPr="00F5718D">
        <w:rPr>
          <w:sz w:val="24"/>
          <w:szCs w:val="24"/>
        </w:rPr>
        <w:t>.</w:t>
      </w:r>
    </w:p>
    <w:p w:rsidR="00F529F9" w:rsidRPr="00F5718D" w:rsidRDefault="00F529F9" w:rsidP="00C7614E">
      <w:pPr>
        <w:pStyle w:val="BodyText3"/>
        <w:tabs>
          <w:tab w:val="left" w:pos="0"/>
          <w:tab w:val="left" w:pos="142"/>
        </w:tabs>
        <w:suppressAutoHyphens/>
        <w:ind w:firstLine="720"/>
        <w:jc w:val="both"/>
        <w:rPr>
          <w:sz w:val="24"/>
          <w:szCs w:val="24"/>
        </w:rPr>
      </w:pPr>
      <w:r w:rsidRPr="00F5718D">
        <w:rPr>
          <w:sz w:val="24"/>
          <w:szCs w:val="24"/>
        </w:rPr>
        <w:t xml:space="preserve">9.8. Поставщик имеет право осуществить отгрузку трубопроводов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трубопроводов (после подписания </w:t>
      </w:r>
      <w:r>
        <w:rPr>
          <w:sz w:val="24"/>
          <w:szCs w:val="24"/>
        </w:rPr>
        <w:t xml:space="preserve">Удостоверения о </w:t>
      </w:r>
      <w:r w:rsidRPr="00F5718D">
        <w:rPr>
          <w:sz w:val="24"/>
          <w:szCs w:val="24"/>
        </w:rPr>
        <w:t xml:space="preserve">приемочной инспекции на территории Поставщика или Завода-изготовителя). Подписание Разрешения на отгрузку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 </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 xml:space="preserve">9.9. </w:t>
      </w:r>
      <w:r>
        <w:rPr>
          <w:sz w:val="24"/>
          <w:szCs w:val="24"/>
        </w:rPr>
        <w:t>В день отгрузки трубопроводов</w:t>
      </w:r>
      <w:r w:rsidRPr="0091078B">
        <w:rPr>
          <w:sz w:val="24"/>
          <w:szCs w:val="24"/>
        </w:rPr>
        <w:t xml:space="preserve">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529F9" w:rsidRPr="00F5718D" w:rsidRDefault="00F529F9" w:rsidP="00C7614E">
      <w:pPr>
        <w:pStyle w:val="BodyText3"/>
        <w:tabs>
          <w:tab w:val="left" w:pos="0"/>
          <w:tab w:val="left" w:pos="142"/>
        </w:tabs>
        <w:suppressAutoHyphens/>
        <w:jc w:val="both"/>
        <w:rPr>
          <w:sz w:val="24"/>
          <w:szCs w:val="24"/>
        </w:rPr>
      </w:pPr>
      <w:r w:rsidRPr="00F5718D">
        <w:rPr>
          <w:sz w:val="24"/>
          <w:szCs w:val="24"/>
        </w:rPr>
        <w:t>- планируемую дату прибытия в Место доставки;</w:t>
      </w:r>
    </w:p>
    <w:p w:rsidR="00F529F9" w:rsidRPr="00F5718D" w:rsidRDefault="00F529F9" w:rsidP="00C7614E">
      <w:pPr>
        <w:pStyle w:val="BodyText3"/>
        <w:tabs>
          <w:tab w:val="left" w:pos="0"/>
          <w:tab w:val="left" w:pos="284"/>
        </w:tabs>
        <w:suppressAutoHyphens/>
        <w:spacing w:line="276" w:lineRule="auto"/>
        <w:jc w:val="both"/>
        <w:rPr>
          <w:sz w:val="24"/>
          <w:szCs w:val="24"/>
        </w:rPr>
      </w:pPr>
      <w:r w:rsidRPr="00F5718D">
        <w:rPr>
          <w:sz w:val="24"/>
          <w:szCs w:val="24"/>
        </w:rPr>
        <w:t>- копию Транспортного документа;</w:t>
      </w:r>
    </w:p>
    <w:p w:rsidR="00F529F9" w:rsidRPr="00F5718D" w:rsidRDefault="00F529F9" w:rsidP="00C7614E">
      <w:pPr>
        <w:pStyle w:val="BodyText3"/>
        <w:tabs>
          <w:tab w:val="left" w:pos="0"/>
          <w:tab w:val="left" w:pos="284"/>
        </w:tabs>
        <w:suppressAutoHyphens/>
        <w:spacing w:line="276" w:lineRule="auto"/>
        <w:jc w:val="both"/>
        <w:rPr>
          <w:sz w:val="24"/>
          <w:szCs w:val="24"/>
        </w:rPr>
      </w:pPr>
      <w:r w:rsidRPr="00F5718D">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F529F9" w:rsidRPr="00F5718D" w:rsidRDefault="00F529F9" w:rsidP="00C7614E">
      <w:pPr>
        <w:pStyle w:val="BodyText3"/>
        <w:tabs>
          <w:tab w:val="left" w:pos="0"/>
          <w:tab w:val="left" w:pos="284"/>
        </w:tabs>
        <w:suppressAutoHyphens/>
        <w:spacing w:line="276" w:lineRule="auto"/>
        <w:jc w:val="both"/>
        <w:rPr>
          <w:sz w:val="24"/>
          <w:szCs w:val="24"/>
        </w:rPr>
      </w:pPr>
      <w:r w:rsidRPr="00F5718D">
        <w:rPr>
          <w:sz w:val="24"/>
          <w:szCs w:val="24"/>
        </w:rPr>
        <w:t>- общую массу брутто (кг), общую массу нетто (кг) и общий объем (м³) грузовых мест;</w:t>
      </w:r>
    </w:p>
    <w:p w:rsidR="00F529F9" w:rsidRPr="00F5718D" w:rsidRDefault="00F529F9" w:rsidP="00C7614E">
      <w:pPr>
        <w:pStyle w:val="BodyText3"/>
        <w:tabs>
          <w:tab w:val="left" w:pos="0"/>
          <w:tab w:val="left" w:pos="284"/>
        </w:tabs>
        <w:suppressAutoHyphens/>
        <w:spacing w:line="276" w:lineRule="auto"/>
        <w:jc w:val="both"/>
        <w:rPr>
          <w:sz w:val="24"/>
          <w:szCs w:val="24"/>
        </w:rPr>
      </w:pPr>
      <w:r w:rsidRPr="00F5718D">
        <w:rPr>
          <w:sz w:val="24"/>
          <w:szCs w:val="24"/>
        </w:rPr>
        <w:t xml:space="preserve">- наименование трубопроводов, код </w:t>
      </w:r>
      <w:r w:rsidRPr="00F5718D">
        <w:rPr>
          <w:sz w:val="24"/>
          <w:szCs w:val="24"/>
          <w:lang w:val="en-US"/>
        </w:rPr>
        <w:t>KKS</w:t>
      </w:r>
      <w:r w:rsidRPr="00F5718D">
        <w:rPr>
          <w:sz w:val="24"/>
          <w:szCs w:val="24"/>
        </w:rPr>
        <w:t xml:space="preserve"> (при наличии), номер позиции по Контракту/дополнению к Контракту, номер позиции по Договору </w:t>
      </w:r>
      <w:r>
        <w:rPr>
          <w:sz w:val="24"/>
          <w:szCs w:val="24"/>
        </w:rPr>
        <w:t xml:space="preserve">и количество в соответствии </w:t>
      </w:r>
      <w:r w:rsidRPr="00F5718D">
        <w:rPr>
          <w:sz w:val="24"/>
          <w:szCs w:val="24"/>
        </w:rPr>
        <w:t xml:space="preserve"> </w:t>
      </w:r>
      <w:r w:rsidRPr="00CB3758">
        <w:rPr>
          <w:sz w:val="24"/>
          <w:szCs w:val="24"/>
        </w:rPr>
        <w:t>со Спецификациями № 1 и 2 (При</w:t>
      </w:r>
      <w:r>
        <w:rPr>
          <w:sz w:val="24"/>
          <w:szCs w:val="24"/>
        </w:rPr>
        <w:t>ложения № 1.1 и 1.2 к Договору)</w:t>
      </w:r>
      <w:r w:rsidRPr="00F5718D">
        <w:rPr>
          <w:sz w:val="24"/>
          <w:szCs w:val="24"/>
        </w:rPr>
        <w:t>;</w:t>
      </w:r>
    </w:p>
    <w:p w:rsidR="00F529F9" w:rsidRPr="00A54A48" w:rsidRDefault="00F529F9" w:rsidP="00C7614E">
      <w:pPr>
        <w:pStyle w:val="BodyText3"/>
        <w:tabs>
          <w:tab w:val="left" w:pos="0"/>
          <w:tab w:val="left" w:pos="284"/>
        </w:tabs>
        <w:suppressAutoHyphens/>
        <w:spacing w:line="276" w:lineRule="auto"/>
        <w:jc w:val="both"/>
        <w:rPr>
          <w:sz w:val="24"/>
          <w:szCs w:val="24"/>
        </w:rPr>
      </w:pPr>
      <w:r w:rsidRPr="00F5718D">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Pr>
          <w:sz w:val="24"/>
          <w:szCs w:val="24"/>
        </w:rPr>
        <w:t>;</w:t>
      </w:r>
    </w:p>
    <w:p w:rsidR="00F529F9" w:rsidRPr="0091078B" w:rsidRDefault="00F529F9" w:rsidP="00C7614E">
      <w:pPr>
        <w:pStyle w:val="BodyText3"/>
        <w:tabs>
          <w:tab w:val="left" w:pos="0"/>
          <w:tab w:val="left" w:pos="284"/>
        </w:tabs>
        <w:suppressAutoHyphens/>
        <w:spacing w:line="276" w:lineRule="auto"/>
        <w:jc w:val="both"/>
        <w:rPr>
          <w:sz w:val="24"/>
          <w:szCs w:val="24"/>
        </w:rPr>
      </w:pPr>
      <w:r w:rsidRPr="0091078B">
        <w:rPr>
          <w:sz w:val="24"/>
          <w:szCs w:val="24"/>
        </w:rPr>
        <w:t>- наименование трубопроводов, для которых изготовлена специальная упаковка;</w:t>
      </w:r>
    </w:p>
    <w:p w:rsidR="00F529F9" w:rsidRPr="0091078B" w:rsidRDefault="00F529F9" w:rsidP="00C7614E">
      <w:pPr>
        <w:pStyle w:val="BodyText3"/>
        <w:tabs>
          <w:tab w:val="left" w:pos="0"/>
          <w:tab w:val="left" w:pos="284"/>
        </w:tabs>
        <w:suppressAutoHyphens/>
        <w:spacing w:line="276" w:lineRule="auto"/>
        <w:jc w:val="both"/>
        <w:rPr>
          <w:sz w:val="24"/>
          <w:szCs w:val="24"/>
        </w:rPr>
      </w:pPr>
      <w:r w:rsidRPr="0091078B">
        <w:rPr>
          <w:sz w:val="24"/>
          <w:szCs w:val="24"/>
        </w:rPr>
        <w:t>- описание специальных мер предосторожности, которые должны применяться для таких трубопроводов,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529F9" w:rsidRPr="0091078B" w:rsidRDefault="00F529F9" w:rsidP="00C7614E">
      <w:pPr>
        <w:pStyle w:val="BodyText3"/>
        <w:tabs>
          <w:tab w:val="left" w:pos="0"/>
          <w:tab w:val="left" w:pos="284"/>
        </w:tabs>
        <w:suppressAutoHyphens/>
        <w:spacing w:line="276" w:lineRule="auto"/>
        <w:jc w:val="both"/>
        <w:rPr>
          <w:sz w:val="24"/>
          <w:szCs w:val="24"/>
        </w:rPr>
      </w:pPr>
      <w:r w:rsidRPr="0091078B">
        <w:rPr>
          <w:sz w:val="24"/>
          <w:szCs w:val="24"/>
        </w:rPr>
        <w:t>- возможность штабелирования грузовых мест с указанием предельной нагрузки (кг) на верхнюю крышку тары;</w:t>
      </w:r>
    </w:p>
    <w:p w:rsidR="00F529F9" w:rsidRPr="001E79B5" w:rsidRDefault="00F529F9" w:rsidP="00C7614E">
      <w:pPr>
        <w:pStyle w:val="BodyText3"/>
        <w:tabs>
          <w:tab w:val="left" w:pos="0"/>
          <w:tab w:val="left" w:pos="142"/>
        </w:tabs>
        <w:suppressAutoHyphens/>
        <w:jc w:val="both"/>
        <w:rPr>
          <w:sz w:val="24"/>
          <w:szCs w:val="24"/>
        </w:rPr>
      </w:pPr>
      <w:r w:rsidRPr="00F5718D">
        <w:rPr>
          <w:sz w:val="24"/>
          <w:szCs w:val="24"/>
        </w:rPr>
        <w:t>- транспортные эскизы, в соответствии с пунктом 8.1.22, а также транспортные эскизы грузовых мест со смещенным центром тяжести, транспортные эскизы на все неупакованные и/или част</w:t>
      </w:r>
      <w:r>
        <w:rPr>
          <w:sz w:val="24"/>
          <w:szCs w:val="24"/>
        </w:rPr>
        <w:t>ично упакованные грузовые места;</w:t>
      </w:r>
    </w:p>
    <w:p w:rsidR="00F529F9" w:rsidRPr="0091078B" w:rsidRDefault="00F529F9" w:rsidP="00C7614E">
      <w:pPr>
        <w:pStyle w:val="BodyText3"/>
        <w:tabs>
          <w:tab w:val="left" w:pos="0"/>
          <w:tab w:val="left" w:pos="142"/>
        </w:tabs>
        <w:suppressAutoHyphens/>
        <w:jc w:val="both"/>
        <w:rPr>
          <w:sz w:val="24"/>
          <w:szCs w:val="24"/>
        </w:rPr>
      </w:pPr>
      <w:r w:rsidRPr="0091078B">
        <w:rPr>
          <w:sz w:val="24"/>
          <w:szCs w:val="24"/>
        </w:rPr>
        <w:t>- инструкции по погрузо-разгрузочным работам для указанных выше грузовых мест;</w:t>
      </w:r>
    </w:p>
    <w:p w:rsidR="00F529F9" w:rsidRPr="00A54A48" w:rsidRDefault="00F529F9" w:rsidP="00C7614E">
      <w:pPr>
        <w:pStyle w:val="BodyText3"/>
        <w:tabs>
          <w:tab w:val="left" w:pos="0"/>
          <w:tab w:val="left" w:pos="142"/>
        </w:tabs>
        <w:suppressAutoHyphens/>
        <w:jc w:val="both"/>
        <w:rPr>
          <w:sz w:val="24"/>
          <w:szCs w:val="24"/>
        </w:rPr>
      </w:pPr>
      <w:r w:rsidRPr="00A54A48">
        <w:rPr>
          <w:sz w:val="24"/>
          <w:szCs w:val="24"/>
        </w:rPr>
        <w:t>- данные компании-перевозчика.</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9.10. В счет цены Договора Поставщик обеспечит доставку трубопроводов в Место доставки, а также выгрузку трубопроводов. Поставщик обеспечивает сохранность трубопроводов во время транспортировки. Вид транспорта и маршрут перевозки, которым доставляются трубопроводы, определяются Поставщиком самостоятельно.</w:t>
      </w:r>
    </w:p>
    <w:p w:rsidR="00F529F9" w:rsidRPr="00F5718D" w:rsidRDefault="00F529F9" w:rsidP="00C7614E">
      <w:pPr>
        <w:ind w:firstLine="709"/>
        <w:jc w:val="both"/>
      </w:pPr>
      <w:r w:rsidRPr="00F5718D">
        <w:t>9.11. Поставщик при отгрузке трубопроводов автомобильным транспортом укажет:</w:t>
      </w:r>
    </w:p>
    <w:p w:rsidR="00F529F9" w:rsidRPr="00F5718D" w:rsidRDefault="00F529F9" w:rsidP="00C7614E">
      <w:pPr>
        <w:ind w:firstLine="709"/>
        <w:jc w:val="both"/>
      </w:pPr>
      <w:r w:rsidRPr="00F5718D">
        <w:t xml:space="preserve">Грузоотправитель: </w:t>
      </w:r>
      <w:r w:rsidRPr="00A23063">
        <w:rPr>
          <w:i/>
        </w:rPr>
        <w:t>Поставщик по поручению</w:t>
      </w:r>
      <w:r>
        <w:t xml:space="preserve"> </w:t>
      </w:r>
      <w:r w:rsidRPr="00F5718D">
        <w:rPr>
          <w:i/>
        </w:rPr>
        <w:t>ЗАО «Атомстройэкспорт»</w:t>
      </w:r>
      <w:r w:rsidRPr="00F5718D">
        <w:t>;</w:t>
      </w:r>
    </w:p>
    <w:p w:rsidR="00F529F9" w:rsidRDefault="00F529F9" w:rsidP="00C7614E">
      <w:pPr>
        <w:ind w:firstLine="709"/>
        <w:jc w:val="both"/>
      </w:pPr>
      <w:bookmarkStart w:id="1" w:name="OLE_LINK1"/>
      <w:bookmarkStart w:id="2" w:name="OLE_LINK2"/>
      <w:r w:rsidRPr="00F5718D">
        <w:t xml:space="preserve">Грузополучатель: </w:t>
      </w:r>
      <w:r>
        <w:t>республиканское унитарное предприятие «Белорусская атомная электростанция»,</w:t>
      </w:r>
      <w:r w:rsidRPr="00F5718D">
        <w:t xml:space="preserve"> Республика Беларусь, 231201 Гродненская область, г. Островец, площадка строительства атомной электростанции.</w:t>
      </w:r>
    </w:p>
    <w:p w:rsidR="00F529F9" w:rsidRPr="00F5718D" w:rsidRDefault="00F529F9" w:rsidP="00C7614E">
      <w:pPr>
        <w:ind w:firstLine="709"/>
        <w:jc w:val="both"/>
        <w:rPr>
          <w:bCs/>
          <w:i/>
        </w:rPr>
      </w:pPr>
      <w:r w:rsidRPr="00F5718D">
        <w:t xml:space="preserve">Место поставки/отгрузки: _____________________________________________________ </w:t>
      </w:r>
      <w:r w:rsidRPr="00F5718D">
        <w:rPr>
          <w:i/>
        </w:rPr>
        <w:t xml:space="preserve">(указывается точный адрес </w:t>
      </w:r>
      <w:r w:rsidRPr="00F5718D">
        <w:rPr>
          <w:bCs/>
          <w:i/>
        </w:rPr>
        <w:t>склада Завода-изготовителя – резидента РФ или Поставщика – резидента РФ (территория РФ)).</w:t>
      </w:r>
    </w:p>
    <w:bookmarkEnd w:id="1"/>
    <w:bookmarkEnd w:id="2"/>
    <w:p w:rsidR="00F529F9" w:rsidRPr="00F5718D" w:rsidRDefault="00F529F9" w:rsidP="00C7614E">
      <w:pPr>
        <w:pStyle w:val="BodyText3"/>
        <w:tabs>
          <w:tab w:val="left" w:pos="0"/>
        </w:tabs>
        <w:suppressAutoHyphens/>
        <w:ind w:firstLine="709"/>
        <w:jc w:val="both"/>
        <w:rPr>
          <w:sz w:val="24"/>
          <w:szCs w:val="24"/>
        </w:rPr>
      </w:pPr>
      <w:r w:rsidRPr="00F5718D">
        <w:rPr>
          <w:bCs/>
          <w:sz w:val="24"/>
          <w:szCs w:val="24"/>
        </w:rPr>
        <w:t xml:space="preserve">Место доставки/выгрузки: </w:t>
      </w:r>
      <w:r w:rsidRPr="00F5718D">
        <w:rPr>
          <w:sz w:val="24"/>
          <w:szCs w:val="24"/>
        </w:rPr>
        <w:t>Республика Беларусь, 231201 Гродненская область, г. Островец,</w:t>
      </w:r>
      <w:r w:rsidRPr="003C312F">
        <w:rPr>
          <w:sz w:val="24"/>
          <w:szCs w:val="24"/>
        </w:rPr>
        <w:t xml:space="preserve"> </w:t>
      </w:r>
      <w:r>
        <w:rPr>
          <w:sz w:val="24"/>
          <w:szCs w:val="24"/>
        </w:rPr>
        <w:t>площадка строительства атомной электростанции</w:t>
      </w:r>
      <w:r w:rsidRPr="00F5718D">
        <w:rPr>
          <w:sz w:val="24"/>
          <w:szCs w:val="24"/>
        </w:rPr>
        <w:t>.</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 xml:space="preserve">Указанные в настоящем пункте реквизиты могут быть уточнены Покупателем не более чем в течение </w:t>
      </w:r>
      <w:r>
        <w:rPr>
          <w:sz w:val="24"/>
          <w:szCs w:val="24"/>
        </w:rPr>
        <w:t>15 (п</w:t>
      </w:r>
      <w:r w:rsidRPr="00F5718D">
        <w:rPr>
          <w:sz w:val="24"/>
          <w:szCs w:val="24"/>
        </w:rPr>
        <w:t>ятнадцати) рабочих дней</w:t>
      </w:r>
      <w:r w:rsidRPr="00F5718D" w:rsidDel="000D47F5">
        <w:rPr>
          <w:sz w:val="24"/>
          <w:szCs w:val="24"/>
        </w:rPr>
        <w:t xml:space="preserve"> </w:t>
      </w:r>
      <w:r w:rsidRPr="00F5718D">
        <w:rPr>
          <w:sz w:val="24"/>
          <w:szCs w:val="24"/>
        </w:rPr>
        <w:t>с даты получения информации, указанной в пункте 9.6 Договора.</w:t>
      </w:r>
    </w:p>
    <w:p w:rsidR="00F529F9" w:rsidRPr="001E79B5" w:rsidRDefault="00F529F9" w:rsidP="00C7614E">
      <w:pPr>
        <w:tabs>
          <w:tab w:val="left" w:pos="0"/>
        </w:tabs>
        <w:ind w:firstLine="720"/>
        <w:jc w:val="both"/>
      </w:pPr>
      <w:r w:rsidRPr="00F5718D">
        <w:t>9.12. Право собственности на трубопроводы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после проведения Приемочной инспекции. Подписание товарной накладной ТОРГ-12 не освобождает Поставщика от ответственности за качество и комплектность поставляемых трубопроводов, а также за своевременную и в соответствии с условиями настоящего Договора доставку трубопроводов в Место доставки.</w:t>
      </w:r>
    </w:p>
    <w:p w:rsidR="00F529F9" w:rsidRPr="008D1FBE" w:rsidRDefault="00F529F9" w:rsidP="00C7614E">
      <w:pPr>
        <w:tabs>
          <w:tab w:val="left" w:pos="0"/>
        </w:tabs>
        <w:ind w:firstLine="709"/>
        <w:jc w:val="both"/>
      </w:pPr>
      <w:r w:rsidRPr="00C2438B">
        <w:t xml:space="preserve">Сторонами согласовано, что с момента перехода права собственности </w:t>
      </w:r>
      <w:r w:rsidRPr="008D1FBE">
        <w:t xml:space="preserve">на </w:t>
      </w:r>
      <w:r>
        <w:t>трубопроводы</w:t>
      </w:r>
      <w:r w:rsidRPr="00097967">
        <w:t xml:space="preserve"> к Покупателю и до </w:t>
      </w:r>
      <w:r>
        <w:t>их</w:t>
      </w:r>
      <w:r w:rsidRPr="00C2438B">
        <w:t xml:space="preserve"> полной оплаты Покупателем, </w:t>
      </w:r>
      <w:r>
        <w:t xml:space="preserve"> трубопроводы</w:t>
      </w:r>
      <w:r w:rsidRPr="00C2438B">
        <w:t xml:space="preserve"> не призна</w:t>
      </w:r>
      <w:r>
        <w:t>ю</w:t>
      </w:r>
      <w:r w:rsidRPr="00C2438B">
        <w:t>тся находящим</w:t>
      </w:r>
      <w:r>
        <w:t>и</w:t>
      </w:r>
      <w:r w:rsidRPr="00C2438B">
        <w:t>ся в залоге у Поставщика.</w:t>
      </w:r>
    </w:p>
    <w:p w:rsidR="00F529F9" w:rsidRPr="00F5718D" w:rsidRDefault="00F529F9" w:rsidP="00C7614E">
      <w:pPr>
        <w:tabs>
          <w:tab w:val="left" w:pos="0"/>
        </w:tabs>
        <w:ind w:firstLine="720"/>
        <w:jc w:val="both"/>
      </w:pPr>
      <w:r w:rsidRPr="00F5718D">
        <w:t>9.13. Дата поставки и дата доставки считаются Сторонами:</w:t>
      </w:r>
    </w:p>
    <w:p w:rsidR="00F529F9" w:rsidRPr="00F5718D" w:rsidRDefault="00F529F9" w:rsidP="00C7614E">
      <w:pPr>
        <w:tabs>
          <w:tab w:val="left" w:pos="0"/>
        </w:tabs>
        <w:ind w:firstLine="720"/>
        <w:jc w:val="both"/>
      </w:pPr>
      <w:r w:rsidRPr="00F5718D">
        <w:t>9.13.1 Датой поставки трубопроводов считается дата подписания товарной накладной ТОРГ-12 уполномоченным представителем Покупателя в Месте поставки.</w:t>
      </w:r>
    </w:p>
    <w:p w:rsidR="00F529F9" w:rsidRPr="00F5718D" w:rsidRDefault="00F529F9" w:rsidP="00C7614E">
      <w:pPr>
        <w:tabs>
          <w:tab w:val="left" w:pos="0"/>
        </w:tabs>
        <w:ind w:firstLine="720"/>
        <w:jc w:val="both"/>
      </w:pPr>
      <w:r w:rsidRPr="00F5718D">
        <w:t>9.13.2. Датой доставки считается дата штемпеля (отметки) на Транспортном документе, подтверждающего доставку трубопроводов в Место доставки. Переход рисков случайной гибели или повреждения трубопроводов с Поставщика на Покупателя осуществляется с даты доставки.</w:t>
      </w:r>
    </w:p>
    <w:p w:rsidR="00F529F9" w:rsidRPr="00F5718D" w:rsidRDefault="00F529F9" w:rsidP="00C7614E">
      <w:pPr>
        <w:ind w:left="120" w:firstLine="600"/>
        <w:jc w:val="both"/>
      </w:pPr>
      <w:r w:rsidRPr="00F5718D">
        <w:t>9.14. </w:t>
      </w:r>
      <w:r>
        <w:t>Поставщик не менее чем за 14 (ч</w:t>
      </w:r>
      <w:r w:rsidRPr="00F5718D">
        <w:t>етырнадцать) рабочих дней до планируемой Даты отгрузки трубопроводов имеет право направить письмо-заявку Покупателю с просьбой осуществить выгрузку трубопроводов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w:t>
      </w:r>
      <w:r>
        <w:t>о письма-заявки, в течение 10 (д</w:t>
      </w:r>
      <w:r w:rsidRPr="00F5718D">
        <w:t>есяти) рабочих дней имеет право либо предоставить Поставщику для согласования калькуляцию стоимости по выгрузке трубопроводов либо отказ. После согласования Сторонами калькуляции стоимости выгрузки трубопроводов,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F529F9" w:rsidRPr="00F5718D" w:rsidRDefault="00F529F9" w:rsidP="00C7614E">
      <w:pPr>
        <w:ind w:left="120" w:firstLine="600"/>
        <w:jc w:val="both"/>
      </w:pPr>
      <w:r w:rsidRPr="00F5718D">
        <w:t>9.15. Выполнение пункта 9.14 Договора не освобождает Поставщика от ответственности за несоблюдение срока доставки трубопроводов.</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9.16. Порядок проведения Приемочной инспекции в Месте поставки:</w:t>
      </w:r>
    </w:p>
    <w:p w:rsidR="00F529F9" w:rsidRPr="00F5718D" w:rsidRDefault="00F529F9" w:rsidP="00C7614E">
      <w:pPr>
        <w:pStyle w:val="BodyText3"/>
        <w:tabs>
          <w:tab w:val="left" w:pos="0"/>
        </w:tabs>
        <w:suppressAutoHyphens/>
        <w:ind w:firstLine="709"/>
        <w:jc w:val="both"/>
        <w:rPr>
          <w:sz w:val="24"/>
          <w:szCs w:val="24"/>
        </w:rPr>
      </w:pPr>
      <w:r w:rsidRPr="00F5718D">
        <w:rPr>
          <w:sz w:val="24"/>
          <w:szCs w:val="24"/>
        </w:rPr>
        <w:t>9.16.1.</w:t>
      </w:r>
      <w:r w:rsidRPr="00F5718D">
        <w:t xml:space="preserve"> </w:t>
      </w:r>
      <w:r w:rsidRPr="0091078B">
        <w:rPr>
          <w:sz w:val="24"/>
          <w:szCs w:val="24"/>
        </w:rPr>
        <w:t>Поставщик не позднее, чем за 20 (двадцать) рабочих дней до планируемой даты отгруз</w:t>
      </w:r>
      <w:r>
        <w:rPr>
          <w:sz w:val="24"/>
          <w:szCs w:val="24"/>
        </w:rPr>
        <w:t>ки трубопроводов</w:t>
      </w:r>
      <w:r w:rsidRPr="0091078B">
        <w:rPr>
          <w:sz w:val="24"/>
          <w:szCs w:val="24"/>
        </w:rPr>
        <w:t>,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529F9" w:rsidRPr="00F5718D" w:rsidRDefault="00F529F9" w:rsidP="00C7614E">
      <w:pPr>
        <w:ind w:left="120" w:firstLine="600"/>
        <w:jc w:val="both"/>
      </w:pPr>
      <w:r w:rsidRPr="00F5718D">
        <w:t xml:space="preserve">- место (пункт) проведения Приемочной инспекции </w:t>
      </w:r>
      <w:r w:rsidRPr="00A23063">
        <w:t>(указывается точный адрес склада Завода-изготовителя – резидента РФ или Поставщика – резидента РФ (территория РФ)</w:t>
      </w:r>
      <w:r w:rsidRPr="00F5718D">
        <w:t xml:space="preserve"> с указанием даты ее проведения.</w:t>
      </w:r>
    </w:p>
    <w:p w:rsidR="00F529F9" w:rsidRPr="00F5718D" w:rsidRDefault="00F529F9" w:rsidP="00C7614E">
      <w:pPr>
        <w:ind w:left="120" w:firstLine="600"/>
        <w:jc w:val="both"/>
      </w:pPr>
      <w:r w:rsidRPr="00F5718D">
        <w:t xml:space="preserve">9.16.2. </w:t>
      </w:r>
      <w:r>
        <w:t xml:space="preserve"> </w:t>
      </w:r>
      <w:r w:rsidRPr="0091078B">
        <w:t>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F529F9" w:rsidRPr="00F5718D" w:rsidRDefault="00F529F9" w:rsidP="00C7614E">
      <w:pPr>
        <w:ind w:left="120" w:firstLine="600"/>
        <w:jc w:val="both"/>
      </w:pPr>
      <w:r w:rsidRPr="00F5718D">
        <w:t>9.16.3. После исполнения Сторонами условий пунктов 9.16.1 и 9.16.2 настоящей Статьи, Поставщик обеспечивает проведение Приемочной инспекции с уч</w:t>
      </w:r>
      <w:r>
        <w:t>астием представителей Заказчика</w:t>
      </w:r>
      <w:r w:rsidRPr="00F5718D">
        <w:t>, Поставщика</w:t>
      </w:r>
      <w:r>
        <w:t>,</w:t>
      </w:r>
      <w:r w:rsidRPr="00F5718D">
        <w:t xml:space="preserve"> Покупателя</w:t>
      </w:r>
      <w:r>
        <w:t>/</w:t>
      </w:r>
      <w:r w:rsidRPr="00C350AE">
        <w:t xml:space="preserve"> </w:t>
      </w:r>
      <w:r>
        <w:t>его у</w:t>
      </w:r>
      <w:r w:rsidRPr="00F5718D">
        <w:t>полномоченной организации. После проведения комплекса действий по проверке готовности трубопроводов и документации к поставке и доставке на Площадку АЭС, в ходе Приемочной инспекции, составляется соответствующ</w:t>
      </w:r>
      <w:r>
        <w:t>ее</w:t>
      </w:r>
      <w:r w:rsidRPr="00F5718D">
        <w:t xml:space="preserve"> </w:t>
      </w:r>
      <w:r>
        <w:t xml:space="preserve"> Удостоверение о приемочной инспекции</w:t>
      </w:r>
      <w:r w:rsidRPr="00F5718D">
        <w:t>.</w:t>
      </w:r>
    </w:p>
    <w:p w:rsidR="00F529F9" w:rsidRPr="00F5718D" w:rsidRDefault="00F529F9" w:rsidP="00C7614E">
      <w:pPr>
        <w:ind w:left="120" w:firstLine="600"/>
        <w:jc w:val="both"/>
      </w:pPr>
      <w:r w:rsidRPr="00F5718D">
        <w:t>Для проведения Приемочной инспекции предъявляется техническая документация в объеме в соответствии с п. 2 Приложения № 2 к Договору. В случае отсутствия полного комплекта документации трубопроводы не могут быть приняты Приемочной инспекцией и переданы на транспортировку.</w:t>
      </w:r>
    </w:p>
    <w:p w:rsidR="00F529F9" w:rsidRPr="00F5718D" w:rsidRDefault="00F529F9" w:rsidP="00C7614E">
      <w:pPr>
        <w:ind w:left="120" w:firstLine="600"/>
        <w:jc w:val="both"/>
      </w:pPr>
      <w:r w:rsidRPr="00F5718D">
        <w:t xml:space="preserve">9.16.4. При положительных результатах проведения Приемочной инспекции </w:t>
      </w:r>
      <w:r>
        <w:t xml:space="preserve">на территории РФ </w:t>
      </w:r>
      <w:r w:rsidRPr="00F5718D">
        <w:t xml:space="preserve">и подписания </w:t>
      </w:r>
      <w:r>
        <w:t xml:space="preserve"> Удостоверения о п</w:t>
      </w:r>
      <w:r w:rsidRPr="00F5718D">
        <w:t xml:space="preserve">риемочной инспекции, </w:t>
      </w:r>
      <w:r>
        <w:t>в течение 3 (т</w:t>
      </w:r>
      <w:r w:rsidRPr="00F5718D">
        <w:t>рех) рабочих дней осуществляется поставка трубопроводов и уполномоченные представители Сторон подписывают товарную накладную ТОРГ-12.</w:t>
      </w:r>
    </w:p>
    <w:p w:rsidR="00F529F9" w:rsidRPr="00F5718D" w:rsidRDefault="00F529F9" w:rsidP="00C7614E">
      <w:pPr>
        <w:ind w:left="120" w:firstLine="600"/>
        <w:jc w:val="both"/>
      </w:pPr>
      <w:r w:rsidRPr="00F5718D">
        <w:t>9.16.5. Одновременно с товарной накладной ТОРГ-12 уполномоченные представители Сторон подписывают Акт сдачи-приемки грузовых мест трубопроводов</w:t>
      </w:r>
      <w:r w:rsidRPr="00F5718D" w:rsidDel="00EB66BD">
        <w:t xml:space="preserve"> </w:t>
      </w:r>
      <w:r w:rsidRPr="00F5718D">
        <w:t>от Покупателя к Поставщику для осуществления транспортировки. Акт сдачи-приемки грузовых мест трубопроводов</w:t>
      </w:r>
      <w:r w:rsidRPr="00F5718D" w:rsidDel="00EB66BD">
        <w:t xml:space="preserve"> </w:t>
      </w:r>
      <w:r w:rsidRPr="00F5718D">
        <w:t>должен содержать все необходимые данные, позволяющие определить соответствие трубопроводов, указанных в ТОРГ-12, определенным грузовым местам. Акт сдачи-приемки грузовых мест трубопроводов</w:t>
      </w:r>
      <w:r w:rsidRPr="00F5718D" w:rsidDel="00EB66BD">
        <w:t xml:space="preserve"> </w:t>
      </w:r>
      <w:r w:rsidRPr="00F5718D">
        <w:t>составляется по форме, согласованной в Приложении № 12 к Договору.</w:t>
      </w:r>
    </w:p>
    <w:p w:rsidR="00F529F9" w:rsidRPr="00F5718D" w:rsidRDefault="00F529F9" w:rsidP="00C7614E">
      <w:pPr>
        <w:tabs>
          <w:tab w:val="left" w:pos="0"/>
        </w:tabs>
        <w:ind w:firstLine="709"/>
        <w:jc w:val="both"/>
      </w:pPr>
      <w:r w:rsidRPr="00F5718D">
        <w:t xml:space="preserve">9.16.6. Трубопроводы не могут быть отгружены до момента подписания соответствующего </w:t>
      </w:r>
      <w:r>
        <w:t>Удостоверения</w:t>
      </w:r>
      <w:r w:rsidRPr="00F5718D">
        <w:t xml:space="preserve"> </w:t>
      </w:r>
      <w:r>
        <w:t>о п</w:t>
      </w:r>
      <w:r w:rsidRPr="00F5718D">
        <w:t>риемочной инспекции трубопроводов без замечаний, получения уведомления Покупателя о заключении Договора транспортного страхования трубопроводов.</w:t>
      </w:r>
    </w:p>
    <w:p w:rsidR="00F529F9" w:rsidRPr="00F5718D" w:rsidRDefault="00F529F9" w:rsidP="00C7614E">
      <w:pPr>
        <w:ind w:firstLine="720"/>
        <w:jc w:val="both"/>
      </w:pPr>
      <w:r w:rsidRPr="00F5718D">
        <w:t>9.17. Перечень, условия и сроки передачи документации обозначены в Приложении № 2 к настоящему Договору.</w:t>
      </w:r>
    </w:p>
    <w:p w:rsidR="00F529F9" w:rsidRPr="00F5718D" w:rsidRDefault="00F529F9" w:rsidP="00C7614E">
      <w:pPr>
        <w:tabs>
          <w:tab w:val="left" w:pos="0"/>
        </w:tabs>
        <w:ind w:firstLine="709"/>
        <w:jc w:val="center"/>
      </w:pPr>
    </w:p>
    <w:p w:rsidR="00F529F9" w:rsidRPr="00F5718D" w:rsidRDefault="00F529F9" w:rsidP="00C7614E">
      <w:pPr>
        <w:tabs>
          <w:tab w:val="left" w:pos="0"/>
        </w:tabs>
        <w:ind w:firstLine="709"/>
        <w:jc w:val="center"/>
        <w:rPr>
          <w:b/>
          <w:color w:val="000000"/>
        </w:rPr>
      </w:pPr>
      <w:r w:rsidRPr="00F5718D">
        <w:rPr>
          <w:b/>
          <w:color w:val="000000"/>
        </w:rPr>
        <w:t>Статья 10. Порядок приемки трубопроводов на Площадке АЭС</w:t>
      </w:r>
    </w:p>
    <w:p w:rsidR="00F529F9" w:rsidRPr="00F5718D" w:rsidRDefault="00F529F9" w:rsidP="00C7614E">
      <w:pPr>
        <w:tabs>
          <w:tab w:val="left" w:pos="0"/>
        </w:tabs>
        <w:ind w:firstLine="709"/>
        <w:jc w:val="center"/>
        <w:rPr>
          <w:b/>
          <w:color w:val="000000"/>
        </w:rPr>
      </w:pPr>
    </w:p>
    <w:p w:rsidR="00F529F9" w:rsidRPr="00DC6C56" w:rsidRDefault="00F529F9" w:rsidP="00C7614E">
      <w:pPr>
        <w:pStyle w:val="21"/>
        <w:suppressLineNumbers/>
        <w:tabs>
          <w:tab w:val="left" w:pos="0"/>
        </w:tabs>
        <w:suppressAutoHyphens/>
        <w:spacing w:before="0" w:after="0"/>
        <w:ind w:left="0" w:firstLine="709"/>
        <w:rPr>
          <w:szCs w:val="24"/>
        </w:rPr>
      </w:pPr>
      <w:r w:rsidRPr="00DC6C56">
        <w:rPr>
          <w:bCs/>
          <w:color w:val="000000"/>
        </w:rPr>
        <w:t>10.1. </w:t>
      </w:r>
      <w:r>
        <w:rPr>
          <w:szCs w:val="24"/>
        </w:rPr>
        <w:t>В день прибытия трубопроводов</w:t>
      </w:r>
      <w:r w:rsidRPr="00DC6C56">
        <w:rPr>
          <w:szCs w:val="24"/>
        </w:rPr>
        <w:t xml:space="preserve"> в Место доставки:</w:t>
      </w:r>
    </w:p>
    <w:p w:rsidR="00F529F9" w:rsidRPr="00DC6C56" w:rsidRDefault="00F529F9" w:rsidP="00C7614E">
      <w:pPr>
        <w:pStyle w:val="21"/>
        <w:suppressLineNumbers/>
        <w:tabs>
          <w:tab w:val="left" w:pos="0"/>
        </w:tabs>
        <w:suppressAutoHyphens/>
        <w:spacing w:before="0" w:after="0"/>
        <w:ind w:left="0" w:firstLine="709"/>
        <w:rPr>
          <w:szCs w:val="24"/>
        </w:rPr>
      </w:pPr>
      <w:r w:rsidRPr="00DC6C56">
        <w:rPr>
          <w:color w:val="000000"/>
          <w:szCs w:val="24"/>
        </w:rPr>
        <w:t>10.1.1. </w:t>
      </w:r>
      <w:r w:rsidRPr="00DC6C56">
        <w:rPr>
          <w:szCs w:val="24"/>
        </w:rPr>
        <w:t xml:space="preserve">производится выгрузка </w:t>
      </w:r>
      <w:r>
        <w:rPr>
          <w:szCs w:val="24"/>
        </w:rPr>
        <w:t>трубопроводов</w:t>
      </w:r>
      <w:r w:rsidRPr="00DC6C56">
        <w:rPr>
          <w:szCs w:val="24"/>
        </w:rPr>
        <w:t xml:space="preserve"> Поставщиком с транспортного средства в соответствии с условиями настоящего Договора;</w:t>
      </w:r>
    </w:p>
    <w:p w:rsidR="00F529F9" w:rsidRPr="00DC6C56" w:rsidRDefault="00F529F9" w:rsidP="00C7614E">
      <w:pPr>
        <w:pStyle w:val="21"/>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F529F9" w:rsidRPr="00DC6C56" w:rsidRDefault="00F529F9" w:rsidP="00C7614E">
      <w:pPr>
        <w:pStyle w:val="21"/>
        <w:suppressLineNumbers/>
        <w:tabs>
          <w:tab w:val="left" w:pos="0"/>
        </w:tabs>
        <w:suppressAutoHyphens/>
        <w:spacing w:before="0" w:after="0"/>
        <w:ind w:left="0" w:firstLine="0"/>
        <w:rPr>
          <w:szCs w:val="24"/>
        </w:rPr>
      </w:pPr>
      <w:r w:rsidRPr="00DC6C56">
        <w:rPr>
          <w:szCs w:val="24"/>
        </w:rPr>
        <w:tab/>
        <w:t xml:space="preserve">10.1.3.  </w:t>
      </w:r>
      <w:r>
        <w:rPr>
          <w:szCs w:val="24"/>
        </w:rPr>
        <w:t>Трубопроводы</w:t>
      </w:r>
      <w:r w:rsidRPr="00DC6C56">
        <w:rPr>
          <w:szCs w:val="24"/>
        </w:rPr>
        <w:t xml:space="preserve"> </w:t>
      </w:r>
      <w:r>
        <w:rPr>
          <w:szCs w:val="24"/>
        </w:rPr>
        <w:t>проходя</w:t>
      </w:r>
      <w:r w:rsidRPr="00DC6C56">
        <w:rPr>
          <w:szCs w:val="24"/>
        </w:rPr>
        <w:t>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F529F9" w:rsidRPr="00DC6C56" w:rsidTr="0098793F">
        <w:trPr>
          <w:trHeight w:val="457"/>
        </w:trPr>
        <w:tc>
          <w:tcPr>
            <w:tcW w:w="1029" w:type="dxa"/>
          </w:tcPr>
          <w:p w:rsidR="00F529F9" w:rsidRPr="00DC6C56" w:rsidRDefault="00F529F9" w:rsidP="0098793F">
            <w:pPr>
              <w:pStyle w:val="21"/>
              <w:suppressLineNumbers/>
              <w:tabs>
                <w:tab w:val="left" w:pos="0"/>
              </w:tabs>
              <w:suppressAutoHyphens/>
              <w:spacing w:after="0"/>
              <w:ind w:left="0" w:right="24" w:firstLine="709"/>
              <w:jc w:val="right"/>
              <w:rPr>
                <w:szCs w:val="24"/>
              </w:rPr>
            </w:pPr>
          </w:p>
        </w:tc>
        <w:tc>
          <w:tcPr>
            <w:tcW w:w="9002" w:type="dxa"/>
          </w:tcPr>
          <w:p w:rsidR="00F529F9" w:rsidRPr="00DC6C56" w:rsidRDefault="00F529F9" w:rsidP="0098793F">
            <w:pPr>
              <w:pStyle w:val="21"/>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F529F9" w:rsidRPr="00DC6C56" w:rsidRDefault="00F529F9" w:rsidP="0098793F">
            <w:pPr>
              <w:pStyle w:val="21"/>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F529F9" w:rsidRPr="00DC6C56" w:rsidRDefault="00F529F9" w:rsidP="0098793F">
            <w:pPr>
              <w:pStyle w:val="21"/>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F529F9" w:rsidRPr="00DC6C56" w:rsidTr="0098793F">
        <w:trPr>
          <w:trHeight w:val="362"/>
        </w:trPr>
        <w:tc>
          <w:tcPr>
            <w:tcW w:w="1029" w:type="dxa"/>
          </w:tcPr>
          <w:p w:rsidR="00F529F9" w:rsidRPr="00DC6C56" w:rsidRDefault="00F529F9" w:rsidP="0098793F">
            <w:pPr>
              <w:pStyle w:val="21"/>
              <w:suppressLineNumbers/>
              <w:tabs>
                <w:tab w:val="left" w:pos="0"/>
              </w:tabs>
              <w:suppressAutoHyphens/>
              <w:spacing w:after="0"/>
              <w:ind w:left="0" w:right="24" w:firstLine="709"/>
              <w:jc w:val="right"/>
              <w:rPr>
                <w:szCs w:val="24"/>
              </w:rPr>
            </w:pPr>
          </w:p>
        </w:tc>
        <w:tc>
          <w:tcPr>
            <w:tcW w:w="9002" w:type="dxa"/>
          </w:tcPr>
          <w:p w:rsidR="00F529F9" w:rsidRPr="00DC6C56" w:rsidRDefault="00F529F9" w:rsidP="0098793F">
            <w:pPr>
              <w:pStyle w:val="21"/>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F529F9" w:rsidRPr="00DC6C56" w:rsidRDefault="00F529F9" w:rsidP="00C7614E">
      <w:pPr>
        <w:shd w:val="clear" w:color="auto" w:fill="FFFFFF"/>
        <w:tabs>
          <w:tab w:val="left" w:pos="0"/>
          <w:tab w:val="left" w:pos="1147"/>
        </w:tabs>
        <w:ind w:left="58" w:firstLine="651"/>
        <w:jc w:val="both"/>
      </w:pPr>
      <w:r w:rsidRPr="00DC6C56">
        <w:t xml:space="preserve">В случаях если </w:t>
      </w:r>
      <w:r w:rsidRPr="00DC6C56">
        <w:rPr>
          <w:spacing w:val="-6"/>
        </w:rPr>
        <w:t>при получении грузовых мест от перевозчика Поставщика</w:t>
      </w:r>
      <w:r w:rsidRPr="00DC6C56">
        <w:t xml:space="preserve"> 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 xml:space="preserve">составить акт и сделать отметки о составлении акта в Транспортных документах. </w:t>
      </w:r>
    </w:p>
    <w:p w:rsidR="00F529F9" w:rsidRPr="00DC6C56" w:rsidRDefault="00F529F9" w:rsidP="00C7614E">
      <w:pPr>
        <w:pStyle w:val="BodyTextIndent"/>
        <w:widowControl w:val="0"/>
        <w:tabs>
          <w:tab w:val="left" w:pos="0"/>
        </w:tabs>
        <w:suppressAutoHyphens/>
        <w:ind w:left="0" w:firstLine="709"/>
        <w:jc w:val="both"/>
        <w:rPr>
          <w:bCs/>
          <w:color w:val="000000"/>
        </w:rPr>
      </w:pPr>
      <w:r w:rsidRPr="00DC6C56">
        <w:rPr>
          <w:bCs/>
          <w:color w:val="000000"/>
        </w:rPr>
        <w:t>1</w:t>
      </w:r>
      <w:r>
        <w:rPr>
          <w:bCs/>
          <w:color w:val="000000"/>
        </w:rPr>
        <w:t>0.2.  Покупатель не позднее 7 (с</w:t>
      </w:r>
      <w:r w:rsidRPr="00DC6C56">
        <w:rPr>
          <w:bCs/>
          <w:color w:val="000000"/>
        </w:rPr>
        <w:t xml:space="preserve">еми) </w:t>
      </w:r>
      <w:r>
        <w:rPr>
          <w:bCs/>
          <w:color w:val="000000"/>
        </w:rPr>
        <w:t xml:space="preserve">календарных </w:t>
      </w:r>
      <w:r w:rsidRPr="00DC6C56">
        <w:rPr>
          <w:bCs/>
          <w:color w:val="000000"/>
        </w:rPr>
        <w:t>дней с даты доставки обязан провести В</w:t>
      </w:r>
      <w:r>
        <w:rPr>
          <w:bCs/>
          <w:color w:val="000000"/>
        </w:rPr>
        <w:t xml:space="preserve">ходной контроль Комплекта поставки </w:t>
      </w:r>
      <w:r>
        <w:t>трубопроводов</w:t>
      </w:r>
      <w:r w:rsidRPr="00DC6C56">
        <w:rPr>
          <w:bCs/>
          <w:color w:val="000000"/>
        </w:rPr>
        <w:t xml:space="preserve"> по количеству и качеству с подписанием Акта Входного </w:t>
      </w:r>
      <w:r>
        <w:rPr>
          <w:bCs/>
          <w:color w:val="000000"/>
        </w:rPr>
        <w:t xml:space="preserve">контроля Комплекта поставки </w:t>
      </w:r>
      <w:r>
        <w:t>трубопроводов (Приложение № 15 к Договору)</w:t>
      </w:r>
      <w:r w:rsidRPr="00DC6C56">
        <w:rPr>
          <w:bCs/>
          <w:color w:val="000000"/>
        </w:rPr>
        <w:t xml:space="preserve">. Входной контроль </w:t>
      </w:r>
      <w:r>
        <w:rPr>
          <w:bCs/>
          <w:color w:val="000000"/>
        </w:rPr>
        <w:t xml:space="preserve">Комплекта поставки </w:t>
      </w:r>
      <w:r>
        <w:t>трубопроводов</w:t>
      </w:r>
      <w:r w:rsidRPr="00DC6C56">
        <w:rPr>
          <w:bCs/>
          <w:color w:val="000000"/>
        </w:rPr>
        <w:t xml:space="preserve">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F529F9" w:rsidRPr="00DC6C56" w:rsidRDefault="00F529F9" w:rsidP="00C7614E">
      <w:pPr>
        <w:pStyle w:val="BodyTextIndent"/>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w:t>
      </w:r>
      <w:r>
        <w:rPr>
          <w:bCs/>
          <w:color w:val="000000"/>
        </w:rPr>
        <w:t xml:space="preserve">Комплекта поставки </w:t>
      </w:r>
      <w:r>
        <w:t>трубопроводов</w:t>
      </w:r>
      <w:r w:rsidRPr="00DC6C56">
        <w:rPr>
          <w:bCs/>
          <w:color w:val="000000"/>
        </w:rPr>
        <w:t xml:space="preserve">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w:t>
      </w:r>
      <w:r>
        <w:rPr>
          <w:bCs/>
          <w:color w:val="000000"/>
        </w:rPr>
        <w:t xml:space="preserve"> Комплекта поставки </w:t>
      </w:r>
      <w:r>
        <w:t>трубопроводов</w:t>
      </w:r>
      <w:r w:rsidRPr="00DC6C56">
        <w:rPr>
          <w:bCs/>
          <w:color w:val="000000"/>
        </w:rPr>
        <w:t xml:space="preserve">. </w:t>
      </w:r>
    </w:p>
    <w:p w:rsidR="00F529F9" w:rsidRPr="00DC6C56" w:rsidRDefault="00F529F9" w:rsidP="00C7614E">
      <w:pPr>
        <w:pStyle w:val="BodyTextIndent"/>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w:t>
      </w:r>
      <w:r>
        <w:rPr>
          <w:bCs/>
          <w:color w:val="000000"/>
        </w:rPr>
        <w:t xml:space="preserve">Комплекта поставки </w:t>
      </w:r>
      <w:r>
        <w:t>трубопроводов</w:t>
      </w:r>
      <w:r w:rsidRPr="00DC6C56">
        <w:rPr>
          <w:bCs/>
          <w:color w:val="000000"/>
        </w:rPr>
        <w:t xml:space="preserve">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w:t>
      </w:r>
      <w:r>
        <w:rPr>
          <w:bCs/>
          <w:color w:val="000000"/>
        </w:rPr>
        <w:t xml:space="preserve">Комплекта поставки </w:t>
      </w:r>
      <w:r>
        <w:t>трубопроводов</w:t>
      </w:r>
      <w:r w:rsidRPr="00DC6C56">
        <w:rPr>
          <w:bCs/>
          <w:color w:val="000000"/>
        </w:rPr>
        <w:t xml:space="preserve">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529F9" w:rsidRPr="00DC6C56" w:rsidRDefault="00F529F9" w:rsidP="00C7614E">
      <w:pPr>
        <w:pStyle w:val="BodyTextIndent"/>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F529F9" w:rsidRPr="00DC6C56" w:rsidRDefault="00F529F9" w:rsidP="00C7614E">
      <w:pPr>
        <w:pStyle w:val="BodyTextIndent"/>
        <w:widowControl w:val="0"/>
        <w:tabs>
          <w:tab w:val="left" w:pos="0"/>
          <w:tab w:val="left" w:pos="142"/>
        </w:tabs>
        <w:suppressAutoHyphens/>
        <w:ind w:left="0" w:firstLine="709"/>
        <w:jc w:val="both"/>
        <w:rPr>
          <w:bCs/>
          <w:color w:val="000000"/>
        </w:rPr>
      </w:pPr>
      <w:r w:rsidRPr="00DC6C56">
        <w:rPr>
          <w:bCs/>
          <w:color w:val="000000"/>
        </w:rPr>
        <w:t>10.6. Упаковка грузовых мест, расконсервация которых не допускается по условиям хранения</w:t>
      </w:r>
      <w:r>
        <w:rPr>
          <w:bCs/>
          <w:color w:val="000000"/>
        </w:rPr>
        <w:t xml:space="preserve"> Комплекта поставки </w:t>
      </w:r>
      <w:r>
        <w:t>трубопроводов</w:t>
      </w:r>
      <w:r w:rsidRPr="00DC6C56">
        <w:rPr>
          <w:bCs/>
          <w:color w:val="000000"/>
        </w:rPr>
        <w:t>, вскрывается непосредственно перед передачей его в монтаж, с отражением этого условия в Акте входного контроля.</w:t>
      </w:r>
    </w:p>
    <w:p w:rsidR="00F529F9" w:rsidRPr="00DC6C56" w:rsidRDefault="00F529F9" w:rsidP="00C7614E">
      <w:pPr>
        <w:pStyle w:val="BodyTextIndent"/>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w:t>
      </w:r>
      <w:r>
        <w:rPr>
          <w:bCs/>
          <w:color w:val="000000"/>
        </w:rPr>
        <w:t xml:space="preserve">Комплекту поставки </w:t>
      </w:r>
      <w:r>
        <w:t>трубопроводов</w:t>
      </w:r>
      <w:r w:rsidRPr="00DC6C56">
        <w:rPr>
          <w:bCs/>
          <w:color w:val="000000"/>
        </w:rPr>
        <w:t xml:space="preserve"> по итогам Входного контроля </w:t>
      </w:r>
      <w:r>
        <w:rPr>
          <w:bCs/>
          <w:color w:val="000000"/>
        </w:rPr>
        <w:t xml:space="preserve"> Комплекта поставки </w:t>
      </w:r>
      <w:r>
        <w:t>трубопроводов</w:t>
      </w:r>
      <w:r w:rsidRPr="00DC6C56">
        <w:rPr>
          <w:bCs/>
          <w:color w:val="000000"/>
        </w:rPr>
        <w:t xml:space="preserve">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w:t>
      </w:r>
      <w:r>
        <w:rPr>
          <w:bCs/>
          <w:szCs w:val="28"/>
        </w:rPr>
        <w:t xml:space="preserve"> </w:t>
      </w:r>
      <w:r>
        <w:rPr>
          <w:bCs/>
          <w:color w:val="000000"/>
        </w:rPr>
        <w:t xml:space="preserve">Комплекта поставки </w:t>
      </w:r>
      <w:r>
        <w:t>трубопроводов</w:t>
      </w:r>
      <w:r w:rsidRPr="00DC6C56">
        <w:rPr>
          <w:bCs/>
          <w:szCs w:val="28"/>
        </w:rPr>
        <w:t>.</w:t>
      </w:r>
    </w:p>
    <w:p w:rsidR="00F529F9" w:rsidRPr="00DC6C56" w:rsidRDefault="00F529F9" w:rsidP="00C7614E">
      <w:pPr>
        <w:pStyle w:val="BodyTextIndent"/>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w:t>
      </w:r>
      <w:r>
        <w:rPr>
          <w:bCs/>
          <w:szCs w:val="28"/>
        </w:rPr>
        <w:t xml:space="preserve"> </w:t>
      </w:r>
      <w:r>
        <w:rPr>
          <w:bCs/>
          <w:color w:val="000000"/>
        </w:rPr>
        <w:t xml:space="preserve">Комплекта поставки </w:t>
      </w:r>
      <w:r>
        <w:t>трубопроводов</w:t>
      </w:r>
      <w:r w:rsidRPr="00DC6C56">
        <w:rPr>
          <w:color w:val="000000"/>
        </w:rPr>
        <w:t xml:space="preserve"> должен быть п</w:t>
      </w:r>
      <w:r>
        <w:rPr>
          <w:color w:val="000000"/>
        </w:rPr>
        <w:t>одписан Сторонами в течение 3 (т</w:t>
      </w:r>
      <w:r w:rsidRPr="00DC6C56">
        <w:rPr>
          <w:color w:val="000000"/>
        </w:rPr>
        <w:t xml:space="preserve">рех) рабочих дней после проведения процедуры Входного контроля </w:t>
      </w:r>
      <w:r>
        <w:rPr>
          <w:bCs/>
          <w:color w:val="000000"/>
        </w:rPr>
        <w:t xml:space="preserve">Комплекта поставки </w:t>
      </w:r>
      <w:r>
        <w:t>трубопроводов</w:t>
      </w:r>
      <w:r w:rsidRPr="00DC6C56">
        <w:rPr>
          <w:bCs/>
          <w:color w:val="000000"/>
        </w:rPr>
        <w:t xml:space="preserve"> по количеству и качеству.</w:t>
      </w:r>
    </w:p>
    <w:p w:rsidR="00F529F9" w:rsidRPr="00443354" w:rsidRDefault="00F529F9" w:rsidP="00C7614E">
      <w:pPr>
        <w:pStyle w:val="BodyTextIndent"/>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w:t>
      </w:r>
      <w:r>
        <w:rPr>
          <w:bCs/>
          <w:color w:val="000000"/>
        </w:rPr>
        <w:t xml:space="preserve">Комплекта поставки </w:t>
      </w:r>
      <w:r>
        <w:t>трубопроводов</w:t>
      </w:r>
      <w:r w:rsidRPr="00443354">
        <w:rPr>
          <w:bCs/>
          <w:color w:val="000000"/>
        </w:rPr>
        <w:t xml:space="preserve"> недостачи, некомплектности, несоответствий по качеству </w:t>
      </w:r>
      <w:r>
        <w:rPr>
          <w:bCs/>
          <w:color w:val="000000"/>
        </w:rPr>
        <w:t xml:space="preserve">Комплекта поставки </w:t>
      </w:r>
      <w:r>
        <w:t>трубопроводов</w:t>
      </w:r>
      <w:r w:rsidRPr="00443354">
        <w:t xml:space="preserve"> (далее – недостачи и/или недостатки и/или дефекты и/или несоответствия) </w:t>
      </w:r>
      <w:r w:rsidRPr="00443354">
        <w:rPr>
          <w:bCs/>
          <w:color w:val="000000"/>
        </w:rPr>
        <w:t>выявленные недостачи, некомплектности, несоответствия фиксируются в Акте Входного контроля</w:t>
      </w:r>
      <w:r>
        <w:rPr>
          <w:bCs/>
          <w:color w:val="000000"/>
        </w:rPr>
        <w:t xml:space="preserve"> Комплекта поставки </w:t>
      </w:r>
      <w:r>
        <w:t>трубопроводов</w:t>
      </w:r>
      <w:r w:rsidRPr="00443354">
        <w:rPr>
          <w:bCs/>
          <w:color w:val="000000"/>
        </w:rPr>
        <w:t xml:space="preserve">,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F529F9" w:rsidRPr="00443354" w:rsidRDefault="00F529F9" w:rsidP="00C7614E">
      <w:pPr>
        <w:pStyle w:val="BodyTextIndent"/>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Входного контроля </w:t>
      </w:r>
      <w:r>
        <w:rPr>
          <w:bCs/>
          <w:color w:val="000000"/>
        </w:rPr>
        <w:t xml:space="preserve">Комплекта поставки </w:t>
      </w:r>
      <w:r>
        <w:t>трубопроводов</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w:t>
      </w:r>
      <w:r>
        <w:rPr>
          <w:bCs/>
          <w:color w:val="000000"/>
        </w:rPr>
        <w:t xml:space="preserve">Комплекта поставки </w:t>
      </w:r>
      <w:r>
        <w:t>трубопроводов</w:t>
      </w:r>
      <w:r w:rsidRPr="00443354">
        <w:rPr>
          <w:bCs/>
          <w:color w:val="000000"/>
          <w:spacing w:val="2"/>
        </w:rPr>
        <w:t xml:space="preserve"> с приложением копии Акта Входного контроля.</w:t>
      </w:r>
    </w:p>
    <w:p w:rsidR="00F529F9" w:rsidRPr="00443354" w:rsidRDefault="00F529F9" w:rsidP="00C7614E">
      <w:pPr>
        <w:pStyle w:val="BodyTextIndent"/>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529F9" w:rsidRPr="00DC6C56" w:rsidRDefault="00F529F9" w:rsidP="00C7614E">
      <w:pPr>
        <w:pStyle w:val="BodyTextIndent"/>
        <w:widowControl w:val="0"/>
        <w:tabs>
          <w:tab w:val="left" w:pos="0"/>
        </w:tabs>
        <w:suppressAutoHyphens/>
        <w:ind w:left="0" w:firstLine="709"/>
        <w:jc w:val="both"/>
        <w:rPr>
          <w:bCs/>
          <w:color w:val="000000"/>
        </w:rPr>
      </w:pPr>
      <w:r w:rsidRPr="00443354">
        <w:rPr>
          <w:bCs/>
          <w:color w:val="000000"/>
        </w:rPr>
        <w:t xml:space="preserve">10.9.  Акт Входного контроля </w:t>
      </w:r>
      <w:r>
        <w:rPr>
          <w:bCs/>
          <w:color w:val="000000"/>
        </w:rPr>
        <w:t xml:space="preserve"> Комплекта поставки </w:t>
      </w:r>
      <w:r>
        <w:t>трубопроводов</w:t>
      </w:r>
      <w:r w:rsidRPr="00443354">
        <w:rPr>
          <w:bCs/>
          <w:color w:val="000000"/>
        </w:rPr>
        <w:t xml:space="preserve"> является основанием для предъявления претензии Поставщику о недостаче, некомплектности,  несоответствии </w:t>
      </w:r>
      <w:r>
        <w:rPr>
          <w:bCs/>
          <w:color w:val="000000"/>
        </w:rPr>
        <w:t xml:space="preserve">Комплекта поставки </w:t>
      </w:r>
      <w:r>
        <w:t>трубопроводов</w:t>
      </w:r>
      <w:r w:rsidRPr="00443354">
        <w:rPr>
          <w:bCs/>
          <w:color w:val="000000"/>
        </w:rPr>
        <w:t xml:space="preserve"> условиям Договора.</w:t>
      </w:r>
      <w:r w:rsidRPr="00DC6C56">
        <w:rPr>
          <w:bCs/>
          <w:color w:val="000000"/>
        </w:rPr>
        <w:t xml:space="preserve"> </w:t>
      </w:r>
    </w:p>
    <w:p w:rsidR="00F529F9" w:rsidRPr="00DC6C56" w:rsidRDefault="00F529F9" w:rsidP="00C7614E">
      <w:pPr>
        <w:pStyle w:val="BodyTextIndent"/>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w:t>
      </w:r>
      <w:r>
        <w:rPr>
          <w:bCs/>
          <w:color w:val="000000"/>
        </w:rPr>
        <w:t xml:space="preserve">Комплекта поставки </w:t>
      </w:r>
      <w:r>
        <w:t>трубопроводов</w:t>
      </w:r>
      <w:r w:rsidRPr="00DC6C56">
        <w:rPr>
          <w:bCs/>
          <w:color w:val="000000"/>
        </w:rPr>
        <w:t xml:space="preserve">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529F9" w:rsidRPr="00DC6C56" w:rsidRDefault="00F529F9" w:rsidP="00C7614E">
      <w:pPr>
        <w:pStyle w:val="BodyTextIndent"/>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w:t>
      </w:r>
      <w:r>
        <w:rPr>
          <w:bCs/>
          <w:color w:val="000000"/>
        </w:rPr>
        <w:t xml:space="preserve">Комплекта поставки </w:t>
      </w:r>
      <w:r>
        <w:t>трубопроводов</w:t>
      </w:r>
      <w:r w:rsidRPr="00DC6C56">
        <w:rPr>
          <w:bCs/>
          <w:color w:val="000000"/>
        </w:rPr>
        <w:t xml:space="preserve">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F529F9" w:rsidRPr="00443354" w:rsidRDefault="00F529F9" w:rsidP="00C7614E">
      <w:pPr>
        <w:pStyle w:val="BodyTextIndent"/>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w:t>
      </w:r>
      <w:r>
        <w:rPr>
          <w:bCs/>
          <w:color w:val="000000"/>
        </w:rPr>
        <w:t xml:space="preserve">Комплекта поставки </w:t>
      </w:r>
      <w:r>
        <w:t>трубопроводов</w:t>
      </w:r>
      <w:r w:rsidRPr="00443354">
        <w:rPr>
          <w:bCs/>
          <w:color w:val="000000"/>
        </w:rPr>
        <w:t xml:space="preserve"> вызваны причинами, за которые несет ответственность Поставщик, он в </w:t>
      </w:r>
      <w:r>
        <w:rPr>
          <w:bCs/>
          <w:color w:val="000000"/>
        </w:rPr>
        <w:t xml:space="preserve">установленные </w:t>
      </w:r>
      <w:r w:rsidRPr="00443354">
        <w:rPr>
          <w:bCs/>
          <w:color w:val="000000"/>
        </w:rPr>
        <w:t>Покупателем сроки обязан за свой счет восполнить недостачу</w:t>
      </w:r>
      <w:r>
        <w:rPr>
          <w:bCs/>
          <w:color w:val="000000"/>
        </w:rPr>
        <w:t xml:space="preserve"> Комплекта поставки </w:t>
      </w:r>
      <w:r>
        <w:t>трубопроводов</w:t>
      </w:r>
      <w:r w:rsidRPr="00443354">
        <w:rPr>
          <w:bCs/>
          <w:color w:val="000000"/>
        </w:rPr>
        <w:t>, доукомплектовать его, устранить несоответствие</w:t>
      </w:r>
      <w:r>
        <w:rPr>
          <w:bCs/>
          <w:color w:val="000000"/>
        </w:rPr>
        <w:t xml:space="preserve"> Комплекта поставки </w:t>
      </w:r>
      <w:r>
        <w:t>трубопроводов</w:t>
      </w:r>
      <w:r w:rsidRPr="00443354">
        <w:rPr>
          <w:bCs/>
          <w:color w:val="000000"/>
        </w:rPr>
        <w:t>. Исчисление этого срока начинается с даты подписания Акта Входного контроля.</w:t>
      </w:r>
    </w:p>
    <w:p w:rsidR="00F529F9" w:rsidRPr="00DC6C56" w:rsidRDefault="00F529F9" w:rsidP="00C7614E">
      <w:pPr>
        <w:pStyle w:val="BodyTextIndent"/>
        <w:widowControl w:val="0"/>
        <w:tabs>
          <w:tab w:val="left" w:pos="0"/>
          <w:tab w:val="left" w:pos="540"/>
        </w:tabs>
        <w:suppressAutoHyphens/>
        <w:ind w:left="0" w:firstLine="709"/>
        <w:jc w:val="both"/>
        <w:rPr>
          <w:bCs/>
          <w:color w:val="000000"/>
        </w:rPr>
      </w:pPr>
      <w:r w:rsidRPr="00443354">
        <w:rPr>
          <w:bCs/>
          <w:color w:val="000000"/>
        </w:rPr>
        <w:t>10.12. </w:t>
      </w:r>
      <w:r>
        <w:rPr>
          <w:bCs/>
          <w:color w:val="000000"/>
        </w:rPr>
        <w:t xml:space="preserve"> Комплект поставки </w:t>
      </w:r>
      <w:r>
        <w:t>трубопроводов</w:t>
      </w:r>
      <w:r>
        <w:rPr>
          <w:bCs/>
          <w:color w:val="000000"/>
        </w:rPr>
        <w:t>, несоответствующий</w:t>
      </w:r>
      <w:r w:rsidRPr="00443354">
        <w:rPr>
          <w:bCs/>
          <w:color w:val="000000"/>
        </w:rPr>
        <w:t xml:space="preserve"> по качеству условиям настоящего Договора, подлежит ремонту или замене за счет Поставщика и в </w:t>
      </w:r>
      <w:r>
        <w:rPr>
          <w:bCs/>
          <w:color w:val="000000"/>
        </w:rPr>
        <w:t xml:space="preserve">установленные </w:t>
      </w:r>
      <w:r w:rsidRPr="00443354">
        <w:rPr>
          <w:bCs/>
          <w:color w:val="000000"/>
        </w:rPr>
        <w:t>Покупателем сроки. Исчисление этого срока начинается с даты подписания Акта Входного контроля.</w:t>
      </w:r>
    </w:p>
    <w:p w:rsidR="00F529F9" w:rsidRPr="00DC6C56" w:rsidRDefault="00F529F9" w:rsidP="00C7614E">
      <w:pPr>
        <w:pStyle w:val="BodyTextIndent"/>
        <w:widowControl w:val="0"/>
        <w:tabs>
          <w:tab w:val="left" w:pos="0"/>
        </w:tabs>
        <w:suppressAutoHyphens/>
        <w:ind w:left="0" w:firstLine="709"/>
        <w:jc w:val="both"/>
        <w:rPr>
          <w:bCs/>
          <w:color w:val="000000"/>
        </w:rPr>
      </w:pPr>
      <w:r w:rsidRPr="00DC6C56">
        <w:rPr>
          <w:bCs/>
        </w:rPr>
        <w:t>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w:t>
      </w:r>
      <w:r>
        <w:rPr>
          <w:bCs/>
        </w:rPr>
        <w:t>м Несоответствиям в течение 5 (п</w:t>
      </w:r>
      <w:r w:rsidRPr="00DC6C56">
        <w:rPr>
          <w:bCs/>
        </w:rPr>
        <w:t>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w:t>
      </w:r>
      <w:r>
        <w:rPr>
          <w:bCs/>
        </w:rPr>
        <w:t>ной документации в течение 10 (д</w:t>
      </w:r>
      <w:r w:rsidRPr="00DC6C56">
        <w:rPr>
          <w:bCs/>
        </w:rPr>
        <w:t xml:space="preserve">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F529F9" w:rsidRPr="00DC6C56" w:rsidRDefault="00F529F9" w:rsidP="00C7614E">
      <w:pPr>
        <w:shd w:val="clear" w:color="auto" w:fill="FFFFFF"/>
        <w:tabs>
          <w:tab w:val="left" w:pos="0"/>
        </w:tabs>
        <w:jc w:val="center"/>
        <w:rPr>
          <w:b/>
          <w:bCs/>
          <w:spacing w:val="-1"/>
        </w:rPr>
      </w:pPr>
      <w:r w:rsidRPr="00DC6C56">
        <w:rPr>
          <w:b/>
          <w:bCs/>
          <w:spacing w:val="-1"/>
        </w:rPr>
        <w:t>Статья 11. Гарантийный срок</w:t>
      </w:r>
    </w:p>
    <w:p w:rsidR="00F529F9" w:rsidRPr="00DC6C56" w:rsidRDefault="00F529F9" w:rsidP="00C7614E">
      <w:pPr>
        <w:shd w:val="clear" w:color="auto" w:fill="FFFFFF"/>
        <w:tabs>
          <w:tab w:val="left" w:pos="0"/>
        </w:tabs>
        <w:ind w:left="3360" w:firstLine="709"/>
        <w:jc w:val="both"/>
        <w:rPr>
          <w:b/>
          <w:bCs/>
          <w:spacing w:val="-1"/>
        </w:rPr>
      </w:pPr>
    </w:p>
    <w:p w:rsidR="00F529F9" w:rsidRPr="00DC6C56" w:rsidRDefault="00F529F9" w:rsidP="00C7614E">
      <w:pPr>
        <w:shd w:val="clear" w:color="auto" w:fill="FFFFFF"/>
        <w:tabs>
          <w:tab w:val="left" w:pos="0"/>
          <w:tab w:val="left" w:pos="1238"/>
        </w:tabs>
        <w:ind w:left="43" w:right="14" w:firstLine="709"/>
        <w:jc w:val="both"/>
      </w:pPr>
      <w:r w:rsidRPr="00DC6C56">
        <w:t>11.1. Гарантийный срок расп</w:t>
      </w:r>
      <w:r>
        <w:t>ространяется на все трубопроводы, поставляемые и доставляемые</w:t>
      </w:r>
      <w:r w:rsidRPr="00DC6C56">
        <w:t xml:space="preserve"> Поставщиком по настоящему Договору.</w:t>
      </w:r>
    </w:p>
    <w:p w:rsidR="00F529F9" w:rsidRPr="00443354" w:rsidRDefault="00F529F9" w:rsidP="00C7614E">
      <w:pPr>
        <w:shd w:val="clear" w:color="auto" w:fill="FFFFFF"/>
        <w:tabs>
          <w:tab w:val="left" w:pos="0"/>
          <w:tab w:val="left" w:pos="1166"/>
        </w:tabs>
        <w:ind w:left="48" w:right="5" w:firstLine="709"/>
        <w:jc w:val="both"/>
      </w:pPr>
      <w:r w:rsidRPr="00DC6C56">
        <w:rPr>
          <w:spacing w:val="-9"/>
        </w:rPr>
        <w:t xml:space="preserve">11.2.  </w:t>
      </w:r>
      <w:r w:rsidRPr="00DC6C56">
        <w:t xml:space="preserve">При обнаружении в течение Гарантийного срока недостатков и/или дефектов </w:t>
      </w:r>
      <w:r>
        <w:t xml:space="preserve">трубопроводов </w:t>
      </w:r>
      <w:r w:rsidRPr="00DC6C56">
        <w:t xml:space="preserve">либо несоответствия </w:t>
      </w:r>
      <w:r>
        <w:t>трубопроводов</w:t>
      </w:r>
      <w:r w:rsidRPr="00DC6C56">
        <w:t xml:space="preserve">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xml:space="preserve">, с указанием срока прибытия представителей Поставщика для </w:t>
      </w:r>
      <w:r w:rsidRPr="00443354">
        <w:t>подписания Акта расследования выявленных несоответствий.</w:t>
      </w:r>
    </w:p>
    <w:p w:rsidR="00F529F9" w:rsidRPr="00443354" w:rsidRDefault="00F529F9" w:rsidP="00C7614E">
      <w:pPr>
        <w:pStyle w:val="BodyTextIndent"/>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F529F9" w:rsidRPr="00443354" w:rsidRDefault="00F529F9" w:rsidP="00C7614E">
      <w:pPr>
        <w:pStyle w:val="BodyTextIndent"/>
        <w:widowControl w:val="0"/>
        <w:tabs>
          <w:tab w:val="left" w:pos="0"/>
        </w:tabs>
        <w:suppressAutoHyphens/>
        <w:ind w:left="0" w:firstLine="709"/>
        <w:jc w:val="both"/>
        <w:rPr>
          <w:spacing w:val="-1"/>
        </w:rPr>
      </w:pPr>
      <w:r w:rsidRPr="00443354">
        <w:t>В случае необоснованного отказа от явки представит</w:t>
      </w:r>
      <w:r>
        <w:t>елей Поставщика не позднее 10 (д</w:t>
      </w:r>
      <w:r w:rsidRPr="00443354">
        <w:t>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F529F9" w:rsidRPr="00443354" w:rsidRDefault="00F529F9" w:rsidP="00C7614E">
      <w:pPr>
        <w:pStyle w:val="BodyTextIndent"/>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w:t>
      </w:r>
      <w:r>
        <w:t>трубопроводов</w:t>
      </w:r>
      <w:r w:rsidRPr="00443354">
        <w:rPr>
          <w:bCs/>
          <w:color w:val="000000"/>
        </w:rPr>
        <w:t xml:space="preserve">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529F9" w:rsidRPr="00443354" w:rsidRDefault="00F529F9" w:rsidP="00C7614E">
      <w:pPr>
        <w:pStyle w:val="BodyTextIndent"/>
        <w:widowControl w:val="0"/>
        <w:tabs>
          <w:tab w:val="left" w:pos="0"/>
        </w:tabs>
        <w:suppressAutoHyphens/>
        <w:ind w:left="0" w:firstLine="709"/>
        <w:jc w:val="both"/>
        <w:rPr>
          <w:bCs/>
          <w:color w:val="000000"/>
        </w:rPr>
      </w:pPr>
      <w:r w:rsidRPr="00443354">
        <w:rPr>
          <w:bCs/>
          <w:color w:val="000000"/>
        </w:rPr>
        <w:t xml:space="preserve">Акт расследования выявленных несоответствий </w:t>
      </w:r>
      <w:r>
        <w:t>трубопроводов</w:t>
      </w:r>
      <w:r w:rsidRPr="00443354">
        <w:rPr>
          <w:bCs/>
          <w:color w:val="000000"/>
        </w:rPr>
        <w:t xml:space="preserve"> является основанием для предъявления претензии Поставщику.</w:t>
      </w:r>
    </w:p>
    <w:p w:rsidR="00F529F9" w:rsidRPr="00443354" w:rsidRDefault="00F529F9" w:rsidP="00C7614E">
      <w:pPr>
        <w:pStyle w:val="BodyTextIndent"/>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w:t>
      </w:r>
      <w:r>
        <w:t>трубопроводов</w:t>
      </w:r>
      <w:r w:rsidRPr="00443354">
        <w:rPr>
          <w:bCs/>
          <w:color w:val="000000"/>
        </w:rPr>
        <w:t xml:space="preserve">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529F9" w:rsidRPr="00DC6C56" w:rsidRDefault="00F529F9" w:rsidP="00C7614E">
      <w:pPr>
        <w:pStyle w:val="BodyTextIndent"/>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w:t>
      </w:r>
      <w:r>
        <w:t>трубопроводов</w:t>
      </w:r>
      <w:r w:rsidRPr="00443354">
        <w:rPr>
          <w:bCs/>
          <w:color w:val="000000"/>
        </w:rPr>
        <w:t xml:space="preserve">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F529F9" w:rsidRPr="00443354" w:rsidRDefault="00F529F9" w:rsidP="00C7614E">
      <w:pPr>
        <w:shd w:val="clear" w:color="auto" w:fill="FFFFFF"/>
        <w:tabs>
          <w:tab w:val="left" w:pos="0"/>
        </w:tabs>
        <w:ind w:left="53" w:right="5" w:firstLine="709"/>
        <w:jc w:val="both"/>
      </w:pPr>
      <w:r w:rsidRPr="00DC6C56">
        <w:rPr>
          <w:spacing w:val="-9"/>
        </w:rPr>
        <w:t>11.3.  </w:t>
      </w:r>
      <w:r w:rsidRPr="00DC6C56">
        <w:t xml:space="preserve">Поставщик обязуется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w:t>
      </w:r>
      <w:r>
        <w:t xml:space="preserve"> трубопроводы </w:t>
      </w:r>
      <w:r w:rsidRPr="00443354">
        <w:t xml:space="preserve">и/или его части ненадлежащего </w:t>
      </w:r>
      <w:r w:rsidRPr="00443354">
        <w:rPr>
          <w:spacing w:val="-1"/>
        </w:rPr>
        <w:t>качества на</w:t>
      </w:r>
      <w:r>
        <w:rPr>
          <w:spacing w:val="-1"/>
        </w:rPr>
        <w:t xml:space="preserve"> трубопроводы </w:t>
      </w:r>
      <w:r w:rsidRPr="00443354">
        <w:rPr>
          <w:spacing w:val="-1"/>
        </w:rPr>
        <w:t xml:space="preserve">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F529F9" w:rsidRPr="00443354" w:rsidRDefault="00F529F9" w:rsidP="00C7614E">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и</w:t>
      </w:r>
      <w:r w:rsidRPr="00443354">
        <w:br/>
        <w:t>неустранимыми, Покупатель вправе отказаться от исполнения Договора и потребовать</w:t>
      </w:r>
      <w:r w:rsidRPr="00443354">
        <w:br/>
        <w:t>возмещения причиненных убытков в полном размере.</w:t>
      </w:r>
    </w:p>
    <w:p w:rsidR="00F529F9" w:rsidRPr="00DC6C56" w:rsidRDefault="00F529F9" w:rsidP="00C7614E">
      <w:pPr>
        <w:shd w:val="clear" w:color="auto" w:fill="FFFFFF"/>
        <w:tabs>
          <w:tab w:val="left" w:pos="0"/>
          <w:tab w:val="left" w:pos="1128"/>
        </w:tabs>
        <w:ind w:left="14" w:right="-1" w:firstLine="709"/>
        <w:jc w:val="both"/>
      </w:pPr>
      <w:r w:rsidRPr="00443354">
        <w:rPr>
          <w:spacing w:val="-9"/>
        </w:rPr>
        <w:t xml:space="preserve">11.5. </w:t>
      </w:r>
      <w:r>
        <w:t>Гарантийный срок на поставленные</w:t>
      </w:r>
      <w:r w:rsidRPr="00443354">
        <w:t xml:space="preserve"> </w:t>
      </w:r>
      <w:r>
        <w:t>и доставленные</w:t>
      </w:r>
      <w:r w:rsidRPr="00443354">
        <w:t xml:space="preserve"> </w:t>
      </w:r>
      <w:r>
        <w:t xml:space="preserve">трубопроводы </w:t>
      </w:r>
      <w:r w:rsidRPr="00443354">
        <w:t>в соответствии со Спецификацией № 1 (Приложение № 1.1 к Договору), в том числе на</w:t>
      </w:r>
      <w:r w:rsidRPr="00D760B2">
        <w:t xml:space="preserve"> </w:t>
      </w:r>
      <w:r>
        <w:t>трубопроводы, поставленные</w:t>
      </w:r>
      <w:r w:rsidRPr="00443354">
        <w:t xml:space="preserve"> </w:t>
      </w:r>
      <w:r>
        <w:t>и доставленные</w:t>
      </w:r>
      <w:r w:rsidRPr="00443354">
        <w:t xml:space="preserve"> взамен дефектн</w:t>
      </w:r>
      <w:r>
        <w:t>ых</w:t>
      </w:r>
      <w:r w:rsidRPr="00443354">
        <w:t xml:space="preserve">, исчисляется с даты подписания Акта Входного контроля </w:t>
      </w:r>
      <w:r>
        <w:t xml:space="preserve">Комплекта поставки трубопроводов </w:t>
      </w:r>
      <w:r w:rsidRPr="00443354">
        <w:t>и заканчивается</w:t>
      </w:r>
      <w:r>
        <w:t xml:space="preserve"> </w:t>
      </w:r>
      <w:r w:rsidRPr="00DC6C56">
        <w:rPr>
          <w:b/>
        </w:rPr>
        <w:t>30.11.2020 г.</w:t>
      </w:r>
      <w:r>
        <w:rPr>
          <w:b/>
        </w:rPr>
        <w:t xml:space="preserve"> </w:t>
      </w:r>
      <w:r w:rsidRPr="00DC6C56">
        <w:t>по истечении 24 (двадцати четырёх) месяцев</w:t>
      </w:r>
      <w:r w:rsidRPr="00DC6C56">
        <w:rPr>
          <w:sz w:val="28"/>
          <w:szCs w:val="28"/>
        </w:rPr>
        <w:t xml:space="preserve"> </w:t>
      </w:r>
      <w:r w:rsidRPr="00D760B2">
        <w:rPr>
          <w:bCs/>
          <w:spacing w:val="-1"/>
        </w:rPr>
        <w:t xml:space="preserve">с даты подписания </w:t>
      </w:r>
      <w:r w:rsidRPr="00543930">
        <w:rPr>
          <w:bCs/>
          <w:spacing w:val="-1"/>
        </w:rPr>
        <w:t>Акта приемки Пускового комплекса Блока, законченного строительством (Акта Предварительной приемки Пускового комплекса Блока)</w:t>
      </w:r>
      <w:r>
        <w:rPr>
          <w:bCs/>
          <w:spacing w:val="-1"/>
        </w:rPr>
        <w:t xml:space="preserve"> </w:t>
      </w:r>
      <w:r w:rsidRPr="00D760B2">
        <w:rPr>
          <w:lang w:eastAsia="en-US"/>
        </w:rPr>
        <w:t>соответствующего Блока</w:t>
      </w:r>
      <w:r w:rsidRPr="00D760B2">
        <w:rPr>
          <w:bCs/>
          <w:spacing w:val="-1"/>
        </w:rPr>
        <w:t>,</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lang w:eastAsia="en-US"/>
        </w:rPr>
        <w:t xml:space="preserve">авода-изготовителя. </w:t>
      </w:r>
    </w:p>
    <w:p w:rsidR="00F529F9" w:rsidRPr="00DC6C56" w:rsidRDefault="00F529F9" w:rsidP="00C7614E">
      <w:pPr>
        <w:shd w:val="clear" w:color="auto" w:fill="FFFFFF"/>
        <w:tabs>
          <w:tab w:val="left" w:pos="0"/>
          <w:tab w:val="left" w:pos="1128"/>
        </w:tabs>
        <w:ind w:left="14" w:right="38" w:firstLine="709"/>
        <w:jc w:val="both"/>
        <w:rPr>
          <w:i/>
        </w:rPr>
      </w:pPr>
      <w:r w:rsidRPr="00DC6C56">
        <w:rPr>
          <w:b/>
          <w:bCs/>
          <w:spacing w:val="-1"/>
        </w:rPr>
        <w:t>Дата подписания</w:t>
      </w:r>
      <w:r w:rsidRPr="00543930">
        <w:rPr>
          <w:sz w:val="28"/>
          <w:szCs w:val="28"/>
          <w:lang w:eastAsia="en-US"/>
        </w:rPr>
        <w:t xml:space="preserve"> </w:t>
      </w:r>
      <w:r w:rsidRPr="00543930">
        <w:rPr>
          <w:b/>
          <w:bCs/>
          <w:spacing w:val="-1"/>
        </w:rPr>
        <w:t>Акта приемки Пускового комплекса Блока, законченного строительством</w:t>
      </w:r>
      <w:r w:rsidRPr="00DC6C56">
        <w:rPr>
          <w:b/>
          <w:bCs/>
          <w:spacing w:val="-1"/>
        </w:rPr>
        <w:t>: 30.11.2018 г</w:t>
      </w:r>
      <w:r>
        <w:rPr>
          <w:b/>
          <w:bCs/>
          <w:spacing w:val="-1"/>
        </w:rPr>
        <w:t xml:space="preserve">. </w:t>
      </w:r>
      <w:r w:rsidRPr="00DC6C56">
        <w:rPr>
          <w:i/>
        </w:rPr>
        <w:t>(для энергоблока № 1 Белорусской АЭС)</w:t>
      </w:r>
    </w:p>
    <w:p w:rsidR="00F529F9" w:rsidRPr="00DC6C56" w:rsidRDefault="00F529F9" w:rsidP="00C7614E">
      <w:pPr>
        <w:shd w:val="clear" w:color="auto" w:fill="FFFFFF"/>
        <w:tabs>
          <w:tab w:val="left" w:pos="0"/>
          <w:tab w:val="left" w:pos="1128"/>
        </w:tabs>
        <w:ind w:left="14" w:right="-1" w:firstLine="709"/>
        <w:jc w:val="both"/>
      </w:pPr>
      <w:r w:rsidRPr="00DC6C56">
        <w:rPr>
          <w:spacing w:val="-9"/>
        </w:rPr>
        <w:t xml:space="preserve">11.6. </w:t>
      </w:r>
      <w:r>
        <w:t>Гарантийный срок на поставленные и доставленные трубопроводы</w:t>
      </w:r>
      <w:r w:rsidRPr="00DC6C56">
        <w:t xml:space="preserve"> в соответствии со Спецификацией № 2 (Приложение № 1.2 к Договору), в том числе на</w:t>
      </w:r>
      <w:r>
        <w:t xml:space="preserve"> трубопроводы, поставленные и доставленные</w:t>
      </w:r>
      <w:r w:rsidRPr="00DC6C56">
        <w:t xml:space="preserve"> взамен дефектн</w:t>
      </w:r>
      <w:r>
        <w:t>ых</w:t>
      </w:r>
      <w:r w:rsidRPr="00DC6C56">
        <w:t xml:space="preserve">, исчисляется с даты подписания Акта Входного контроля </w:t>
      </w:r>
      <w:r>
        <w:t xml:space="preserve">Комплекта поставки трубопроводов </w:t>
      </w:r>
      <w:r w:rsidRPr="00DC6C56">
        <w:t xml:space="preserve">и заканчивается </w:t>
      </w:r>
      <w:r w:rsidRPr="00DC6C56">
        <w:rPr>
          <w:b/>
        </w:rPr>
        <w:t>20.07.2022 г.</w:t>
      </w:r>
      <w:r>
        <w:rPr>
          <w:b/>
        </w:rPr>
        <w:t xml:space="preserve"> </w:t>
      </w:r>
      <w:r w:rsidRPr="00DC6C56">
        <w:t>по истечении 24 (двадцати четырёх) месяцев</w:t>
      </w:r>
      <w:r w:rsidRPr="00DC6C56">
        <w:rPr>
          <w:sz w:val="28"/>
          <w:szCs w:val="28"/>
        </w:rPr>
        <w:t xml:space="preserve"> </w:t>
      </w:r>
      <w:r w:rsidRPr="00D760B2">
        <w:rPr>
          <w:bCs/>
          <w:spacing w:val="-1"/>
        </w:rPr>
        <w:t xml:space="preserve">с даты подписания </w:t>
      </w:r>
      <w:r w:rsidRPr="00543930">
        <w:rPr>
          <w:bCs/>
          <w:spacing w:val="-1"/>
        </w:rPr>
        <w:t>Акта приемки Пускового комплекса Блока, законченного строительством (Акта Предварительной приемки Пускового комплекса Блока)</w:t>
      </w:r>
      <w:r>
        <w:rPr>
          <w:bCs/>
          <w:spacing w:val="-1"/>
        </w:rPr>
        <w:t xml:space="preserve"> </w:t>
      </w:r>
      <w:r w:rsidRPr="00D760B2">
        <w:rPr>
          <w:lang w:eastAsia="en-US"/>
        </w:rPr>
        <w:t>соответствующего Блока</w:t>
      </w:r>
      <w:r w:rsidRPr="00D760B2">
        <w:rPr>
          <w:bCs/>
          <w:spacing w:val="-1"/>
        </w:rPr>
        <w:t>,</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lang w:eastAsia="en-US"/>
        </w:rPr>
        <w:t xml:space="preserve">авода-изготовителя. </w:t>
      </w:r>
    </w:p>
    <w:p w:rsidR="00F529F9" w:rsidRPr="00DC6C56" w:rsidRDefault="00F529F9" w:rsidP="00C7614E">
      <w:pPr>
        <w:shd w:val="clear" w:color="auto" w:fill="FFFFFF"/>
        <w:tabs>
          <w:tab w:val="left" w:pos="0"/>
          <w:tab w:val="left" w:pos="1128"/>
        </w:tabs>
        <w:ind w:left="14" w:right="38" w:firstLine="709"/>
        <w:jc w:val="both"/>
        <w:rPr>
          <w:i/>
        </w:rPr>
      </w:pPr>
      <w:r w:rsidRPr="00DC6C56">
        <w:rPr>
          <w:b/>
          <w:bCs/>
          <w:spacing w:val="-1"/>
        </w:rPr>
        <w:t>Дата подписания</w:t>
      </w:r>
      <w:r w:rsidRPr="00543930">
        <w:rPr>
          <w:sz w:val="28"/>
          <w:szCs w:val="28"/>
          <w:lang w:eastAsia="en-US"/>
        </w:rPr>
        <w:t xml:space="preserve"> </w:t>
      </w:r>
      <w:r w:rsidRPr="00543930">
        <w:rPr>
          <w:b/>
          <w:bCs/>
          <w:spacing w:val="-1"/>
        </w:rPr>
        <w:t>Акта приемки Пускового комплекса Блока, законченного строительством</w:t>
      </w:r>
      <w:r w:rsidRPr="00DC6C56">
        <w:rPr>
          <w:b/>
          <w:bCs/>
          <w:spacing w:val="-1"/>
        </w:rPr>
        <w:t>: 20.07.2020 г</w:t>
      </w:r>
      <w:r>
        <w:rPr>
          <w:b/>
          <w:bCs/>
          <w:spacing w:val="-1"/>
        </w:rPr>
        <w:t xml:space="preserve">. </w:t>
      </w:r>
      <w:r w:rsidRPr="00DC6C56">
        <w:rPr>
          <w:i/>
        </w:rPr>
        <w:t>(для энергоблока № 2 Белорусской АЭС)</w:t>
      </w:r>
    </w:p>
    <w:p w:rsidR="00F529F9" w:rsidRPr="00F5718D" w:rsidRDefault="00F529F9" w:rsidP="00C7614E">
      <w:pPr>
        <w:shd w:val="clear" w:color="auto" w:fill="FFFFFF"/>
        <w:tabs>
          <w:tab w:val="left" w:pos="0"/>
          <w:tab w:val="left" w:pos="1128"/>
        </w:tabs>
        <w:ind w:left="14" w:right="38" w:firstLine="709"/>
        <w:jc w:val="both"/>
        <w:rPr>
          <w:b/>
          <w:bCs/>
          <w:spacing w:val="-1"/>
        </w:rPr>
      </w:pPr>
    </w:p>
    <w:p w:rsidR="00F529F9" w:rsidRPr="00F5718D" w:rsidRDefault="00F529F9" w:rsidP="00C7614E">
      <w:pPr>
        <w:shd w:val="clear" w:color="auto" w:fill="FFFFFF"/>
        <w:tabs>
          <w:tab w:val="left" w:pos="0"/>
          <w:tab w:val="left" w:pos="1128"/>
        </w:tabs>
        <w:ind w:left="14" w:right="38" w:firstLine="709"/>
        <w:jc w:val="center"/>
        <w:rPr>
          <w:b/>
          <w:bCs/>
          <w:spacing w:val="-1"/>
        </w:rPr>
      </w:pPr>
      <w:r w:rsidRPr="00F5718D">
        <w:rPr>
          <w:b/>
          <w:bCs/>
          <w:spacing w:val="-1"/>
        </w:rPr>
        <w:t>Статья 12. Ответственность Сторон</w:t>
      </w:r>
    </w:p>
    <w:p w:rsidR="00F529F9" w:rsidRPr="00F5718D" w:rsidRDefault="00F529F9" w:rsidP="00C7614E">
      <w:pPr>
        <w:shd w:val="clear" w:color="auto" w:fill="FFFFFF"/>
        <w:tabs>
          <w:tab w:val="left" w:pos="0"/>
        </w:tabs>
        <w:ind w:left="3005" w:firstLine="709"/>
        <w:jc w:val="both"/>
        <w:rPr>
          <w:b/>
          <w:bCs/>
          <w:spacing w:val="-1"/>
        </w:rPr>
      </w:pPr>
    </w:p>
    <w:p w:rsidR="00F529F9" w:rsidRPr="00F5718D" w:rsidRDefault="00F529F9" w:rsidP="00C7614E">
      <w:pPr>
        <w:pStyle w:val="BodyText"/>
        <w:keepLines/>
        <w:tabs>
          <w:tab w:val="left" w:pos="0"/>
        </w:tabs>
        <w:spacing w:after="0"/>
        <w:ind w:firstLine="720"/>
        <w:jc w:val="both"/>
      </w:pPr>
      <w:r w:rsidRPr="00F5718D">
        <w:t>12.1. Если Поставщик не смог поставить трубопроводы и/или техническую документацию на трубопроводы и/или товаросопроводительную документацию на трубопроводы на условиях и в сроки, указанные в Приложениях № 1.1, 1.2 и № 2 к Договору, Покупатель вправе потребовать от Поставщика уплаты по своему усмотрению</w:t>
      </w:r>
    </w:p>
    <w:p w:rsidR="00F529F9" w:rsidRPr="00F5718D" w:rsidRDefault="00F529F9" w:rsidP="00C7614E">
      <w:pPr>
        <w:pStyle w:val="BodyText"/>
        <w:keepLines/>
        <w:tabs>
          <w:tab w:val="left" w:pos="0"/>
        </w:tabs>
        <w:spacing w:after="0"/>
        <w:ind w:firstLine="720"/>
        <w:jc w:val="both"/>
      </w:pPr>
      <w:r>
        <w:t>либо штрафа в размере 7 % (с</w:t>
      </w:r>
      <w:r w:rsidRPr="00F5718D">
        <w:t xml:space="preserve">емь процентов) от </w:t>
      </w:r>
      <w:r>
        <w:t xml:space="preserve">общей цены Договора, указанной в п.3.1 Договора,  </w:t>
      </w:r>
      <w:r w:rsidRPr="00F5718D">
        <w:t xml:space="preserve"> </w:t>
      </w:r>
    </w:p>
    <w:p w:rsidR="00F529F9" w:rsidRPr="00F5718D" w:rsidRDefault="00F529F9" w:rsidP="00C7614E">
      <w:pPr>
        <w:pStyle w:val="BodyText"/>
        <w:keepLines/>
        <w:tabs>
          <w:tab w:val="left" w:pos="0"/>
        </w:tabs>
        <w:spacing w:after="0"/>
        <w:ind w:firstLine="720"/>
        <w:jc w:val="both"/>
      </w:pPr>
      <w:r w:rsidRPr="00F5718D">
        <w:t>либо уплаты пени в разм</w:t>
      </w:r>
      <w:r>
        <w:t>ере 0,056 (пятьдесят шесть тысячных</w:t>
      </w:r>
      <w:r w:rsidRPr="00F5718D">
        <w:t xml:space="preserve"> процента)</w:t>
      </w:r>
      <w:r>
        <w:t xml:space="preserve"> </w:t>
      </w:r>
      <w:r w:rsidRPr="00F5718D">
        <w:t xml:space="preserve">от </w:t>
      </w:r>
      <w:r>
        <w:t xml:space="preserve">общей цены Договора, указанной в п.3.1 Договора, </w:t>
      </w:r>
      <w:r w:rsidRPr="00F5718D">
        <w:t xml:space="preserve"> за каждый день просрочки.</w:t>
      </w:r>
    </w:p>
    <w:p w:rsidR="00F529F9" w:rsidRPr="00F5718D" w:rsidRDefault="00F529F9" w:rsidP="00C7614E">
      <w:pPr>
        <w:pStyle w:val="BodyText"/>
        <w:keepLines/>
        <w:tabs>
          <w:tab w:val="left" w:pos="0"/>
        </w:tabs>
        <w:spacing w:after="0"/>
        <w:ind w:firstLine="720"/>
        <w:jc w:val="both"/>
      </w:pPr>
      <w:r w:rsidRPr="00F5718D">
        <w:t>12.2. Если поставщик нарушил сроки, установленные в пунктах 8.1.1, 8.1.2, 8.1.11, 9.3.1 настоящего Договора, Покупатель вправе потребовать от Поставщика уплаты неустойки в размере 0,03 % (три сотых процента)</w:t>
      </w:r>
      <w:r>
        <w:t xml:space="preserve"> </w:t>
      </w:r>
      <w:r w:rsidRPr="00F5718D">
        <w:t xml:space="preserve">от </w:t>
      </w:r>
      <w:r>
        <w:t>общей цены Договора, указанной в п.3.1 Договора,</w:t>
      </w:r>
      <w:r w:rsidRPr="00F5718D">
        <w:t xml:space="preserve"> за каждый день просрочки.</w:t>
      </w:r>
    </w:p>
    <w:p w:rsidR="00F529F9" w:rsidRPr="00F5718D" w:rsidRDefault="00F529F9" w:rsidP="00C7614E">
      <w:pPr>
        <w:pStyle w:val="BodyText"/>
        <w:keepLines/>
        <w:tabs>
          <w:tab w:val="left" w:pos="0"/>
        </w:tabs>
        <w:spacing w:after="0"/>
        <w:ind w:firstLine="720"/>
        <w:jc w:val="both"/>
      </w:pPr>
      <w:r w:rsidRPr="00F5718D">
        <w:t>12.3. При просрочке поставки/доставки трубопроводов</w:t>
      </w:r>
      <w:r>
        <w:t xml:space="preserve"> на срок свыше 30 (т</w:t>
      </w:r>
      <w:r w:rsidRPr="00F5718D">
        <w:t xml:space="preserve">ридцати) дней Покупатель вправе в одностороннем порядке отказаться от исполнения своих обязательств по Договору в отношении не поставленных/не доставленных в срок трубопроводов. При этом Поставщик обязан уплатить Покупателю </w:t>
      </w:r>
      <w:r>
        <w:t xml:space="preserve">штраф или </w:t>
      </w:r>
      <w:r w:rsidRPr="00F5718D">
        <w:t>неустойку, установленную п. 12.1 и 12.</w:t>
      </w:r>
      <w:r>
        <w:t>16</w:t>
      </w:r>
      <w:r w:rsidRPr="00F5718D">
        <w:t xml:space="preserve"> Договора, и возместить ему убытки, не покрытые указанной неустойкой</w:t>
      </w:r>
      <w:r>
        <w:t xml:space="preserve"> или штрафом</w:t>
      </w:r>
      <w:r w:rsidRPr="00F5718D">
        <w:t xml:space="preserve">. </w:t>
      </w:r>
    </w:p>
    <w:p w:rsidR="00F529F9" w:rsidRPr="00F5718D" w:rsidRDefault="00F529F9" w:rsidP="00C7614E">
      <w:pPr>
        <w:pStyle w:val="BodyText"/>
        <w:keepLines/>
        <w:tabs>
          <w:tab w:val="left" w:pos="0"/>
          <w:tab w:val="left" w:pos="1276"/>
        </w:tabs>
        <w:spacing w:after="0"/>
        <w:ind w:firstLine="709"/>
        <w:jc w:val="both"/>
      </w:pPr>
      <w:r w:rsidRPr="00F5718D">
        <w:t>12.4.  В случаях, если по вине Поставщика поставленные трубопроводы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трубопроводов, возникшие по вине Поставщика, Поставщик выплатит Покупа</w:t>
      </w:r>
      <w:r>
        <w:t>телю неустойку в размере 10 % (д</w:t>
      </w:r>
      <w:r w:rsidRPr="00F5718D">
        <w:t xml:space="preserve">есять процентов) от </w:t>
      </w:r>
      <w:r>
        <w:t xml:space="preserve">общей цены Договора, указанной в п.3.1 Договора. </w:t>
      </w:r>
      <w:r w:rsidRPr="00F5718D">
        <w:t xml:space="preserve">В этом случае Поставщик за свой счет устранит Несоответствия трубопроводов и/или технической документации и/или товаросопроводительной документации. </w:t>
      </w:r>
    </w:p>
    <w:p w:rsidR="00F529F9" w:rsidRPr="00F5718D" w:rsidRDefault="00F529F9" w:rsidP="00C7614E">
      <w:pPr>
        <w:pStyle w:val="BodyText"/>
        <w:keepLines/>
        <w:tabs>
          <w:tab w:val="left" w:pos="0"/>
          <w:tab w:val="left" w:pos="1276"/>
        </w:tabs>
        <w:spacing w:after="0"/>
        <w:ind w:firstLine="709"/>
        <w:jc w:val="both"/>
      </w:pPr>
      <w:r w:rsidRPr="00F5718D">
        <w:t xml:space="preserve">12.5. </w:t>
      </w:r>
      <w:r w:rsidRPr="00DD1B33">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F529F9" w:rsidRDefault="00F529F9" w:rsidP="00C7614E">
      <w:pPr>
        <w:pStyle w:val="BodyText"/>
        <w:keepLines/>
        <w:tabs>
          <w:tab w:val="left" w:pos="0"/>
        </w:tabs>
        <w:spacing w:after="0"/>
        <w:ind w:firstLine="709"/>
        <w:jc w:val="both"/>
        <w:rPr>
          <w:color w:val="000000"/>
        </w:rPr>
      </w:pPr>
      <w:r w:rsidRPr="00F5718D">
        <w:rPr>
          <w:color w:val="000000"/>
        </w:rPr>
        <w:t>12.6. В случае нарушения Поставщиком сроков поставки и/или доставки трубопроводов,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Pr>
          <w:color w:val="000000"/>
        </w:rPr>
        <w:t>10</w:t>
      </w:r>
      <w:r w:rsidRPr="00F5718D">
        <w:rPr>
          <w:color w:val="000000"/>
        </w:rPr>
        <w:t>. Договора.</w:t>
      </w:r>
    </w:p>
    <w:p w:rsidR="00F529F9" w:rsidRPr="00BB0C9F" w:rsidRDefault="00F529F9" w:rsidP="00C7614E">
      <w:pPr>
        <w:pStyle w:val="BodyText"/>
        <w:keepLines/>
        <w:tabs>
          <w:tab w:val="left" w:pos="0"/>
        </w:tabs>
        <w:spacing w:after="0"/>
        <w:ind w:firstLine="709"/>
        <w:jc w:val="both"/>
      </w:pPr>
      <w:r w:rsidRPr="0091078B">
        <w:t>В случае ненадлежащего исполнения Поставщиком обязанностей, пре</w:t>
      </w:r>
      <w:r>
        <w:t xml:space="preserve">дусмотренных </w:t>
      </w:r>
      <w:r w:rsidRPr="009C7082">
        <w:t xml:space="preserve">п.9.6 </w:t>
      </w:r>
      <w:r>
        <w:t xml:space="preserve">  </w:t>
      </w:r>
      <w:r w:rsidRPr="00194598">
        <w:t>Договор</w:t>
      </w:r>
      <w:r>
        <w:t xml:space="preserve">а, связанных со страхованием трубопроводов при транспортировке,  </w:t>
      </w:r>
      <w:r w:rsidRPr="0091078B">
        <w:t>в результа</w:t>
      </w:r>
      <w:r w:rsidRPr="00194598">
        <w:t xml:space="preserve">те чего Покупатель понес </w:t>
      </w:r>
      <w:r>
        <w:t xml:space="preserve">убытки </w:t>
      </w:r>
      <w:r w:rsidRPr="009C7082">
        <w:t>в виде дополнительных расходов</w:t>
      </w:r>
      <w:r w:rsidRPr="0091078B">
        <w:t xml:space="preserve">, Поставщик обязан возместить Покупателю указанные </w:t>
      </w:r>
      <w:r>
        <w:t xml:space="preserve">документально подтвержденные </w:t>
      </w:r>
      <w:r w:rsidRPr="009C7082">
        <w:t xml:space="preserve">расходы </w:t>
      </w:r>
      <w:r w:rsidRPr="0091078B">
        <w:t xml:space="preserve">в течение 7 </w:t>
      </w:r>
      <w:r>
        <w:t xml:space="preserve">(семи) календарных </w:t>
      </w:r>
      <w:r w:rsidRPr="0091078B">
        <w:t xml:space="preserve">дней с момента предъявления требования Покупателя. Покупатель </w:t>
      </w:r>
      <w:r w:rsidRPr="009C7082">
        <w:t xml:space="preserve">также по истечении указанного срока </w:t>
      </w:r>
      <w:r w:rsidRPr="0091078B">
        <w:t>имеет право удержа</w:t>
      </w:r>
      <w:r w:rsidRPr="006628BC">
        <w:t xml:space="preserve">ть сумму таких </w:t>
      </w:r>
      <w:r>
        <w:t xml:space="preserve"> </w:t>
      </w:r>
      <w:r w:rsidRPr="009C7082">
        <w:t xml:space="preserve">расходов </w:t>
      </w:r>
      <w:r w:rsidRPr="0091078B">
        <w:t>из любого платежа, причитающегося Поставщику по Договору.</w:t>
      </w:r>
    </w:p>
    <w:p w:rsidR="00F529F9" w:rsidRPr="00F5718D" w:rsidRDefault="00F529F9" w:rsidP="00C7614E">
      <w:pPr>
        <w:pStyle w:val="BodyText"/>
        <w:keepLines/>
        <w:tabs>
          <w:tab w:val="left" w:pos="0"/>
        </w:tabs>
        <w:spacing w:after="0"/>
        <w:ind w:firstLine="709"/>
        <w:jc w:val="both"/>
      </w:pPr>
      <w:r w:rsidRPr="00F5718D">
        <w:t xml:space="preserve">12.7. В случае досрочного расторжения Договора в связи с расторжением Заказчиком Контракта или приостановлением  действия указанного Контракта </w:t>
      </w:r>
      <w:r>
        <w:t>на срок более 1 (о</w:t>
      </w:r>
      <w:r w:rsidRPr="00F5718D">
        <w:t xml:space="preserve">дного) года либо по другим причинам, не зависящим от </w:t>
      </w:r>
      <w:r w:rsidRPr="00F5718D">
        <w:rPr>
          <w:color w:val="000000"/>
        </w:rPr>
        <w:t>Покупателя</w:t>
      </w:r>
      <w:r w:rsidRPr="00F5718D">
        <w:t xml:space="preserve">, </w:t>
      </w:r>
      <w:r w:rsidRPr="00F5718D">
        <w:rPr>
          <w:color w:val="000000"/>
        </w:rPr>
        <w:t>Покупатель</w:t>
      </w:r>
      <w:r w:rsidRPr="00F5718D">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529F9" w:rsidRPr="00F5718D" w:rsidRDefault="00F529F9" w:rsidP="00C7614E">
      <w:pPr>
        <w:pStyle w:val="BodyText"/>
        <w:keepLines/>
        <w:tabs>
          <w:tab w:val="left" w:pos="0"/>
        </w:tabs>
        <w:spacing w:after="0"/>
        <w:ind w:firstLine="720"/>
        <w:jc w:val="both"/>
      </w:pPr>
      <w:r w:rsidRPr="00F5718D">
        <w:t xml:space="preserve">12.8. Поставщик несет ответственность за повреждение или утрату трубопроводов при их доставке, вызванное ненадлежащей или неправильной упаковкой или маркировкой трубопроводов, а также ненадлежащим оформлением товаросопроводительной документации. </w:t>
      </w:r>
    </w:p>
    <w:p w:rsidR="00F529F9" w:rsidRPr="00F5718D" w:rsidRDefault="00F529F9" w:rsidP="00C7614E">
      <w:pPr>
        <w:tabs>
          <w:tab w:val="left" w:pos="0"/>
        </w:tabs>
        <w:ind w:firstLine="720"/>
        <w:jc w:val="both"/>
      </w:pPr>
      <w:r w:rsidRPr="00F5718D">
        <w:t>12.9.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w:t>
      </w:r>
      <w:r>
        <w:t xml:space="preserve"> </w:t>
      </w:r>
      <w:r w:rsidRPr="00F5718D">
        <w:t xml:space="preserve">от </w:t>
      </w:r>
      <w:r>
        <w:t>общей цены Договора, указанной в п.3.1 Договора,</w:t>
      </w:r>
      <w:r w:rsidRPr="00F5718D">
        <w:t xml:space="preserve">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w:t>
      </w:r>
      <w:r>
        <w:t>чи счетов-фактур в течение 30 (т</w:t>
      </w:r>
      <w:r w:rsidRPr="00F5718D">
        <w:t>ридцати) дней от даты получения требования Покупателя к Поставщику по возмещению убытков.</w:t>
      </w:r>
    </w:p>
    <w:p w:rsidR="00F529F9" w:rsidRPr="00F5718D" w:rsidRDefault="00F529F9" w:rsidP="00C7614E">
      <w:pPr>
        <w:pStyle w:val="21"/>
        <w:tabs>
          <w:tab w:val="clear" w:pos="709"/>
          <w:tab w:val="left" w:pos="0"/>
          <w:tab w:val="left" w:pos="8619"/>
        </w:tabs>
        <w:spacing w:before="0" w:after="0"/>
        <w:ind w:left="0" w:firstLine="709"/>
        <w:rPr>
          <w:szCs w:val="24"/>
        </w:rPr>
      </w:pPr>
      <w:r w:rsidRPr="00F5718D">
        <w:rPr>
          <w:szCs w:val="24"/>
        </w:rPr>
        <w:t xml:space="preserve">Административный штраф возмещается при условии предоставления </w:t>
      </w:r>
      <w:r>
        <w:t>Покупателем</w:t>
      </w:r>
      <w:r w:rsidRPr="00F5718D">
        <w:rPr>
          <w:szCs w:val="24"/>
        </w:rPr>
        <w:t xml:space="preserve"> надлежащим образом заверенных копий документов, подтверждающих применение к </w:t>
      </w:r>
      <w:r w:rsidRPr="00F5718D">
        <w:t>Покупателю</w:t>
      </w:r>
      <w:r w:rsidRPr="00F5718D">
        <w:rPr>
          <w:szCs w:val="24"/>
        </w:rPr>
        <w:t xml:space="preserve"> административного наказания в виде административного штрафа</w:t>
      </w:r>
      <w:r>
        <w:rPr>
          <w:szCs w:val="24"/>
        </w:rPr>
        <w:t>.</w:t>
      </w:r>
    </w:p>
    <w:p w:rsidR="00F529F9" w:rsidRPr="00F5718D" w:rsidRDefault="00F529F9" w:rsidP="00C7614E">
      <w:pPr>
        <w:tabs>
          <w:tab w:val="left" w:pos="0"/>
        </w:tabs>
        <w:spacing w:line="240" w:lineRule="atLeast"/>
        <w:ind w:firstLine="709"/>
        <w:jc w:val="both"/>
      </w:pPr>
      <w:r w:rsidRPr="00F5718D">
        <w:t>12.10. В случае нарушения Покупателем сроков оплаты за поставленные и доставленные трубопроводы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F529F9" w:rsidRDefault="00F529F9" w:rsidP="00C7614E">
      <w:pPr>
        <w:autoSpaceDE w:val="0"/>
        <w:autoSpaceDN w:val="0"/>
        <w:adjustRightInd w:val="0"/>
        <w:ind w:firstLine="720"/>
        <w:jc w:val="both"/>
      </w:pPr>
      <w:r w:rsidRPr="00F5718D">
        <w:t>12.11. </w:t>
      </w:r>
      <w:r w:rsidRPr="00F0725D">
        <w:t>В случае не предоставления (несвоевременного предоставления) обеспечения, указанно</w:t>
      </w:r>
      <w:r>
        <w:t>го в пунктах 6.1, 6.2, 6.3, 6.22</w:t>
      </w:r>
      <w:r w:rsidRPr="00F0725D">
        <w:t xml:space="preserve"> настоящего Договора, в установленные сроки, Покупатель вправе потребовать с Поставщика уплаты неустойки в размере 0,03 % (три сотых процента) 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F529F9" w:rsidRDefault="00F529F9" w:rsidP="00C7614E">
      <w:pPr>
        <w:autoSpaceDE w:val="0"/>
        <w:autoSpaceDN w:val="0"/>
        <w:adjustRightInd w:val="0"/>
        <w:ind w:firstLine="720"/>
        <w:jc w:val="both"/>
      </w:pPr>
      <w:r w:rsidRPr="00F5718D">
        <w:t xml:space="preserve">12.12. </w:t>
      </w:r>
      <w:r w:rsidRPr="00F0725D">
        <w:t xml:space="preserve">В случае нарушения Поставщиком условия пункта 6.8 настоящего Договора, Поставщик уплачивает штраф в размере 10 % (десять процентов) от </w:t>
      </w:r>
      <w:r>
        <w:t xml:space="preserve">общей </w:t>
      </w:r>
      <w:r w:rsidRPr="00F0725D">
        <w:t>цены настоящего Договора</w:t>
      </w:r>
      <w:r>
        <w:t>,</w:t>
      </w:r>
      <w:r w:rsidRPr="00377900">
        <w:t xml:space="preserve"> указанной в п.3.1 Договора</w:t>
      </w:r>
      <w:r>
        <w:t>.</w:t>
      </w:r>
    </w:p>
    <w:p w:rsidR="00F529F9" w:rsidRPr="00F5718D" w:rsidRDefault="00F529F9" w:rsidP="00C7614E">
      <w:pPr>
        <w:autoSpaceDE w:val="0"/>
        <w:autoSpaceDN w:val="0"/>
        <w:adjustRightInd w:val="0"/>
        <w:ind w:firstLine="720"/>
        <w:jc w:val="both"/>
      </w:pPr>
      <w:r w:rsidRPr="00F5718D">
        <w:t xml:space="preserve">12.13. За просрочку устранения недостатков Поставщиком, выявленных и зафиксированных по результатам </w:t>
      </w:r>
      <w:r w:rsidRPr="00F5718D">
        <w:rPr>
          <w:bCs/>
          <w:color w:val="000000"/>
        </w:rPr>
        <w:t>Входного контроля Комплекта поставки трубопроводов</w:t>
      </w:r>
      <w:r w:rsidRPr="00F5718D">
        <w:t xml:space="preserve">, Покупатель вправе взыскать с Поставщика пени в размере 0,03 % (три сотых процента) от </w:t>
      </w:r>
      <w:r>
        <w:t xml:space="preserve">общей цены Договора, указанной в п.3.1 Договора, </w:t>
      </w:r>
      <w:r w:rsidRPr="00F5718D">
        <w:t>за каждый день просрочки.</w:t>
      </w:r>
    </w:p>
    <w:p w:rsidR="00F529F9" w:rsidRPr="00F5718D" w:rsidRDefault="00F529F9" w:rsidP="00C7614E">
      <w:pPr>
        <w:autoSpaceDE w:val="0"/>
        <w:autoSpaceDN w:val="0"/>
        <w:adjustRightInd w:val="0"/>
        <w:ind w:firstLine="720"/>
        <w:jc w:val="both"/>
      </w:pPr>
      <w:r w:rsidRPr="00F5718D">
        <w:t>12.14. Поставщик обязуется возместить убытки Покупателя в случае поставки трубопроводов, не соответствующих требованиям ГОСТ 15.005-86 и/или не прошедших приемо-сдаточные испытания в соответствии с ГОСТ 15.005-86.</w:t>
      </w:r>
    </w:p>
    <w:p w:rsidR="00F529F9" w:rsidRPr="00F5718D" w:rsidRDefault="00F529F9" w:rsidP="00C7614E">
      <w:pPr>
        <w:tabs>
          <w:tab w:val="left" w:pos="0"/>
        </w:tabs>
        <w:spacing w:line="240" w:lineRule="atLeast"/>
        <w:ind w:firstLine="709"/>
        <w:jc w:val="both"/>
      </w:pPr>
      <w:r w:rsidRPr="00F5718D">
        <w:t>12.15. В случае не занесения Поставщиком информации о поставляемых трубопроводах в ЕОНКОМ в срок, установленный в п. 8.</w:t>
      </w:r>
      <w:r w:rsidRPr="005602ED">
        <w:t>4</w:t>
      </w:r>
      <w:r w:rsidRPr="00F5718D">
        <w:t xml:space="preserve"> настоящего Договора, Поставщик уплачивает штраф в размере 1 % (Одного процента) от </w:t>
      </w:r>
      <w:r>
        <w:t xml:space="preserve">общей </w:t>
      </w:r>
      <w:r w:rsidRPr="00F5718D">
        <w:t>цены Договора</w:t>
      </w:r>
      <w:r>
        <w:t>, указанной в п.3.1 Договора.</w:t>
      </w:r>
    </w:p>
    <w:p w:rsidR="00F529F9" w:rsidRPr="00F5718D" w:rsidRDefault="00F529F9" w:rsidP="00C7614E">
      <w:pPr>
        <w:tabs>
          <w:tab w:val="left" w:pos="0"/>
        </w:tabs>
        <w:spacing w:line="240" w:lineRule="atLeast"/>
        <w:ind w:firstLine="709"/>
        <w:jc w:val="both"/>
      </w:pPr>
      <w:r w:rsidRPr="00F5718D">
        <w:t xml:space="preserve">12.16. В случае нарушения сроков доставки трубопроводов,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w:t>
      </w:r>
      <w:r>
        <w:t xml:space="preserve">общей цены Договора, указанной в п.3.1 Договора, </w:t>
      </w:r>
      <w:r w:rsidRPr="00F5718D">
        <w:t>за каждый день просрочки.</w:t>
      </w:r>
    </w:p>
    <w:p w:rsidR="00F529F9" w:rsidRPr="00F5718D" w:rsidRDefault="00F529F9" w:rsidP="00C7614E">
      <w:pPr>
        <w:tabs>
          <w:tab w:val="left" w:pos="0"/>
        </w:tabs>
        <w:spacing w:line="240" w:lineRule="atLeast"/>
        <w:ind w:firstLine="709"/>
        <w:jc w:val="both"/>
      </w:pPr>
      <w:r w:rsidRPr="00F5718D">
        <w:t>12.17. В случае нарушения сроков, установленных в п. 8.1.31 Договора, Покупатель вправе потребовать от Поставщика уплаты неустойки в размере 0,03 % (три сотых процента)</w:t>
      </w:r>
      <w:r>
        <w:t xml:space="preserve"> </w:t>
      </w:r>
      <w:r w:rsidRPr="00F5718D">
        <w:t xml:space="preserve">от </w:t>
      </w:r>
      <w:r>
        <w:t>общей цены Договора, указанной в п.3.1 Договора,</w:t>
      </w:r>
      <w:r w:rsidRPr="00F5718D">
        <w:t xml:space="preserve"> за каждый день просрочки.</w:t>
      </w:r>
    </w:p>
    <w:p w:rsidR="00F529F9" w:rsidRPr="00F5718D" w:rsidRDefault="00F529F9" w:rsidP="00C7614E">
      <w:pPr>
        <w:tabs>
          <w:tab w:val="left" w:pos="0"/>
          <w:tab w:val="left" w:pos="7920"/>
        </w:tabs>
        <w:spacing w:line="240" w:lineRule="atLeast"/>
        <w:ind w:firstLine="709"/>
        <w:jc w:val="both"/>
      </w:pPr>
      <w:r w:rsidRPr="00F5718D">
        <w:t>12.18. Поставщик, нарушивший Договор, в том числе поставивший трубопроводы ненадлежащего качества, не соответствующие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F529F9" w:rsidRDefault="00F529F9" w:rsidP="00C7614E">
      <w:pPr>
        <w:tabs>
          <w:tab w:val="left" w:pos="0"/>
        </w:tabs>
        <w:spacing w:line="240" w:lineRule="atLeast"/>
        <w:ind w:firstLine="709"/>
        <w:jc w:val="both"/>
      </w:pPr>
      <w:r w:rsidRPr="00F5718D">
        <w:t>12.19.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w:t>
      </w:r>
    </w:p>
    <w:p w:rsidR="00F529F9" w:rsidRPr="00FC305F" w:rsidRDefault="00F529F9" w:rsidP="00C7614E">
      <w:pPr>
        <w:pStyle w:val="BodyTextIndent3"/>
        <w:spacing w:after="0"/>
        <w:ind w:left="0" w:firstLine="709"/>
        <w:jc w:val="both"/>
        <w:rPr>
          <w:sz w:val="24"/>
          <w:szCs w:val="24"/>
        </w:rPr>
      </w:pPr>
      <w:r w:rsidRPr="0091078B">
        <w:rPr>
          <w:sz w:val="24"/>
          <w:szCs w:val="24"/>
        </w:rPr>
        <w:t>12.2</w:t>
      </w:r>
      <w:r>
        <w:rPr>
          <w:sz w:val="24"/>
          <w:szCs w:val="24"/>
        </w:rPr>
        <w:t>0. За нарушение условий п.8.1.24</w:t>
      </w:r>
      <w:r w:rsidRPr="0091078B">
        <w:rPr>
          <w:sz w:val="24"/>
          <w:szCs w:val="24"/>
        </w:rPr>
        <w:t>.1 настоящего</w:t>
      </w:r>
      <w:r>
        <w:rPr>
          <w:sz w:val="24"/>
          <w:szCs w:val="24"/>
        </w:rPr>
        <w:t xml:space="preserve"> Договора (поставка трубопроводов</w:t>
      </w:r>
      <w:r w:rsidRPr="0091078B">
        <w:rPr>
          <w:sz w:val="24"/>
          <w:szCs w:val="24"/>
        </w:rPr>
        <w:t xml:space="preserve"> без маркировки этикетками штрих-кода по стандартам Покупателя) Покупатель вправе взыскать с Поставщика штраф в размере 1 % (один процент) </w:t>
      </w:r>
      <w:r w:rsidRPr="001E79B5">
        <w:rPr>
          <w:sz w:val="24"/>
          <w:szCs w:val="24"/>
        </w:rPr>
        <w:t>от общей цены Договора, указанной в п.3.1 Договора</w:t>
      </w:r>
      <w:r>
        <w:rPr>
          <w:sz w:val="24"/>
          <w:szCs w:val="24"/>
        </w:rPr>
        <w:t xml:space="preserve">. </w:t>
      </w:r>
    </w:p>
    <w:p w:rsidR="00F529F9" w:rsidRPr="00F5718D" w:rsidRDefault="00F529F9" w:rsidP="00C7614E">
      <w:pPr>
        <w:tabs>
          <w:tab w:val="left" w:pos="0"/>
        </w:tabs>
        <w:spacing w:line="240" w:lineRule="atLeast"/>
        <w:ind w:firstLine="709"/>
        <w:jc w:val="both"/>
      </w:pPr>
    </w:p>
    <w:p w:rsidR="00F529F9" w:rsidRPr="00F5718D" w:rsidRDefault="00F529F9" w:rsidP="00C7614E">
      <w:pPr>
        <w:shd w:val="clear" w:color="auto" w:fill="FFFFFF"/>
        <w:tabs>
          <w:tab w:val="left" w:pos="0"/>
        </w:tabs>
        <w:ind w:firstLine="709"/>
        <w:jc w:val="center"/>
        <w:rPr>
          <w:b/>
          <w:bCs/>
          <w:spacing w:val="-1"/>
        </w:rPr>
      </w:pPr>
      <w:r w:rsidRPr="00F5718D">
        <w:rPr>
          <w:b/>
          <w:bCs/>
          <w:spacing w:val="-1"/>
        </w:rPr>
        <w:t>Статья 13. Интеллектуальные права и условия конфиденциальности</w:t>
      </w:r>
    </w:p>
    <w:p w:rsidR="00F529F9" w:rsidRPr="00F5718D" w:rsidRDefault="00F529F9" w:rsidP="00C7614E">
      <w:pPr>
        <w:shd w:val="clear" w:color="auto" w:fill="FFFFFF"/>
        <w:tabs>
          <w:tab w:val="left" w:pos="0"/>
        </w:tabs>
        <w:ind w:firstLine="709"/>
        <w:jc w:val="center"/>
        <w:rPr>
          <w:b/>
          <w:bCs/>
          <w:spacing w:val="-1"/>
        </w:rPr>
      </w:pPr>
    </w:p>
    <w:p w:rsidR="00F529F9" w:rsidRPr="00F5718D" w:rsidRDefault="00F529F9" w:rsidP="00C7614E">
      <w:pPr>
        <w:pStyle w:val="21"/>
        <w:suppressLineNumbers/>
        <w:tabs>
          <w:tab w:val="clear" w:pos="709"/>
          <w:tab w:val="left" w:pos="0"/>
        </w:tabs>
        <w:suppressAutoHyphens/>
        <w:spacing w:before="0" w:after="0"/>
        <w:ind w:left="0" w:firstLine="709"/>
        <w:rPr>
          <w:szCs w:val="24"/>
        </w:rPr>
      </w:pPr>
      <w:r w:rsidRPr="00F5718D">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 с момента прекращения его действия.</w:t>
      </w:r>
    </w:p>
    <w:p w:rsidR="00F529F9" w:rsidRPr="00F5718D" w:rsidRDefault="00F529F9" w:rsidP="00C7614E">
      <w:pPr>
        <w:pStyle w:val="21"/>
        <w:suppressLineNumbers/>
        <w:tabs>
          <w:tab w:val="left" w:pos="0"/>
        </w:tabs>
        <w:suppressAutoHyphens/>
        <w:spacing w:before="0" w:after="0"/>
        <w:ind w:left="0" w:firstLine="709"/>
        <w:rPr>
          <w:szCs w:val="24"/>
        </w:rPr>
      </w:pPr>
      <w:r w:rsidRPr="00F5718D">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529F9" w:rsidRPr="00F5718D" w:rsidRDefault="00F529F9" w:rsidP="00C7614E">
      <w:pPr>
        <w:pStyle w:val="BodyTextIndent3"/>
        <w:tabs>
          <w:tab w:val="left" w:pos="0"/>
          <w:tab w:val="left" w:pos="1080"/>
          <w:tab w:val="left" w:pos="1620"/>
        </w:tabs>
        <w:spacing w:after="0"/>
        <w:ind w:left="0" w:firstLine="709"/>
        <w:jc w:val="both"/>
        <w:rPr>
          <w:sz w:val="24"/>
          <w:szCs w:val="24"/>
        </w:rPr>
      </w:pPr>
      <w:r w:rsidRPr="00F5718D">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F5718D">
        <w:rPr>
          <w:b/>
          <w:sz w:val="24"/>
          <w:szCs w:val="24"/>
        </w:rPr>
        <w:t xml:space="preserve"> </w:t>
      </w:r>
      <w:r w:rsidRPr="00F5718D">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F529F9" w:rsidRPr="00F5718D" w:rsidRDefault="00F529F9" w:rsidP="00C7614E">
      <w:pPr>
        <w:pStyle w:val="21"/>
        <w:suppressLineNumbers/>
        <w:tabs>
          <w:tab w:val="left" w:pos="0"/>
        </w:tabs>
        <w:suppressAutoHyphens/>
        <w:spacing w:before="0" w:after="0"/>
        <w:ind w:left="0" w:firstLine="709"/>
      </w:pPr>
      <w:r w:rsidRPr="00F5718D">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529F9" w:rsidRPr="00F5718D" w:rsidRDefault="00F529F9" w:rsidP="00C7614E">
      <w:pPr>
        <w:shd w:val="clear" w:color="auto" w:fill="FFFFFF"/>
        <w:tabs>
          <w:tab w:val="left" w:pos="0"/>
          <w:tab w:val="left" w:pos="1099"/>
        </w:tabs>
        <w:ind w:right="19" w:firstLine="709"/>
        <w:jc w:val="both"/>
      </w:pPr>
      <w:r w:rsidRPr="00F5718D">
        <w:t>13.4. Условия конфиденциальности и связанные с ее осуществлением права и обязанности Сторон изложены в Приложении № 7 к настоящему Договору.</w:t>
      </w:r>
    </w:p>
    <w:p w:rsidR="00F529F9" w:rsidRPr="00F5718D" w:rsidRDefault="00F529F9" w:rsidP="00C7614E">
      <w:pPr>
        <w:shd w:val="clear" w:color="auto" w:fill="FFFFFF"/>
        <w:tabs>
          <w:tab w:val="left" w:pos="0"/>
          <w:tab w:val="left" w:pos="1099"/>
        </w:tabs>
        <w:ind w:right="19" w:firstLine="709"/>
        <w:jc w:val="both"/>
      </w:pPr>
      <w:r w:rsidRPr="00F5718D">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F529F9" w:rsidRPr="00F5718D" w:rsidRDefault="00F529F9" w:rsidP="00C7614E">
      <w:pPr>
        <w:shd w:val="clear" w:color="auto" w:fill="FFFFFF"/>
        <w:tabs>
          <w:tab w:val="left" w:pos="0"/>
          <w:tab w:val="left" w:pos="1099"/>
        </w:tabs>
        <w:ind w:right="19" w:firstLine="709"/>
        <w:jc w:val="both"/>
      </w:pPr>
      <w:r w:rsidRPr="00F5718D">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F529F9" w:rsidRPr="00F5718D" w:rsidRDefault="00F529F9" w:rsidP="00C7614E">
      <w:pPr>
        <w:pStyle w:val="1-3"/>
        <w:ind w:firstLine="720"/>
      </w:pPr>
      <w:r w:rsidRPr="00F5718D">
        <w:t>13.6.</w:t>
      </w:r>
      <w:r w:rsidRPr="00F5718D">
        <w:tab/>
        <w:t>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F529F9" w:rsidRPr="00F5718D" w:rsidRDefault="00F529F9" w:rsidP="00C7614E">
      <w:pPr>
        <w:pStyle w:val="1-3"/>
        <w:ind w:firstLine="720"/>
      </w:pPr>
      <w:r w:rsidRPr="00F5718D">
        <w:t>13.7.</w:t>
      </w:r>
      <w:r w:rsidRPr="00F5718D">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F529F9" w:rsidRPr="00F5718D" w:rsidRDefault="00F529F9" w:rsidP="00C7614E">
      <w:pPr>
        <w:spacing w:before="120"/>
        <w:ind w:firstLine="720"/>
        <w:jc w:val="both"/>
      </w:pPr>
      <w:r w:rsidRPr="00F5718D">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F529F9" w:rsidRPr="00F5718D" w:rsidRDefault="00F529F9" w:rsidP="00C7614E">
      <w:pPr>
        <w:shd w:val="clear" w:color="auto" w:fill="FFFFFF"/>
        <w:tabs>
          <w:tab w:val="left" w:pos="0"/>
          <w:tab w:val="left" w:pos="1099"/>
        </w:tabs>
        <w:ind w:right="19" w:firstLine="709"/>
        <w:jc w:val="both"/>
        <w:rPr>
          <w:spacing w:val="-9"/>
        </w:rPr>
      </w:pPr>
    </w:p>
    <w:p w:rsidR="00F529F9" w:rsidRPr="00F5718D" w:rsidRDefault="00F529F9" w:rsidP="00C7614E">
      <w:pPr>
        <w:shd w:val="clear" w:color="auto" w:fill="FFFFFF"/>
        <w:tabs>
          <w:tab w:val="left" w:pos="0"/>
        </w:tabs>
        <w:ind w:left="2611" w:firstLine="709"/>
        <w:jc w:val="both"/>
        <w:rPr>
          <w:b/>
          <w:bCs/>
          <w:spacing w:val="-1"/>
        </w:rPr>
      </w:pPr>
      <w:r w:rsidRPr="00F5718D">
        <w:rPr>
          <w:b/>
          <w:bCs/>
          <w:spacing w:val="-1"/>
        </w:rPr>
        <w:t>Статья 14. Форс-мажорные обстоятельства</w:t>
      </w:r>
    </w:p>
    <w:p w:rsidR="00F529F9" w:rsidRPr="00F5718D" w:rsidRDefault="00F529F9" w:rsidP="00C7614E">
      <w:pPr>
        <w:pStyle w:val="ListParagraph"/>
        <w:tabs>
          <w:tab w:val="left" w:pos="1134"/>
        </w:tabs>
        <w:spacing w:before="120" w:after="0"/>
        <w:ind w:left="0" w:firstLine="567"/>
        <w:jc w:val="both"/>
      </w:pPr>
      <w:r w:rsidRPr="00F5718D">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F529F9" w:rsidRPr="00F5718D" w:rsidRDefault="00F529F9" w:rsidP="00C7614E">
      <w:pPr>
        <w:pStyle w:val="ListParagraph"/>
        <w:tabs>
          <w:tab w:val="left" w:pos="1134"/>
        </w:tabs>
        <w:spacing w:before="120" w:after="0"/>
        <w:ind w:left="0" w:firstLine="567"/>
        <w:jc w:val="both"/>
      </w:pPr>
      <w:r w:rsidRPr="00F5718D">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F529F9" w:rsidRPr="00F5718D" w:rsidRDefault="00F529F9" w:rsidP="00C7614E">
      <w:pPr>
        <w:pStyle w:val="ListParagraph"/>
        <w:tabs>
          <w:tab w:val="left" w:pos="1134"/>
        </w:tabs>
        <w:spacing w:before="120" w:after="0"/>
        <w:ind w:left="0" w:firstLine="567"/>
        <w:jc w:val="both"/>
      </w:pPr>
      <w:r w:rsidRPr="00F5718D">
        <w:t>14.3. Сторона, подвергшаяся воздействию обстоятельств непреодоли</w:t>
      </w:r>
      <w:r>
        <w:t>мой силы, обязана в течение 7 (с</w:t>
      </w:r>
      <w:r w:rsidRPr="00F5718D">
        <w:t>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F529F9" w:rsidRPr="00F5718D" w:rsidRDefault="00F529F9" w:rsidP="00C7614E">
      <w:pPr>
        <w:pStyle w:val="ListParagraph"/>
        <w:tabs>
          <w:tab w:val="left" w:pos="1134"/>
        </w:tabs>
        <w:spacing w:before="120" w:after="0"/>
        <w:ind w:left="0" w:firstLine="567"/>
        <w:jc w:val="both"/>
      </w:pPr>
      <w:r w:rsidRPr="00F5718D">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F529F9" w:rsidRPr="00F5718D" w:rsidRDefault="00F529F9" w:rsidP="00C7614E">
      <w:pPr>
        <w:pStyle w:val="ListParagraph"/>
        <w:tabs>
          <w:tab w:val="left" w:pos="1134"/>
        </w:tabs>
        <w:spacing w:before="120" w:after="0"/>
        <w:ind w:left="0" w:firstLine="567"/>
        <w:jc w:val="both"/>
      </w:pPr>
      <w:r w:rsidRPr="00F5718D">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F529F9" w:rsidRPr="00F5718D" w:rsidRDefault="00F529F9" w:rsidP="00C7614E">
      <w:pPr>
        <w:pStyle w:val="ListParagraph"/>
        <w:tabs>
          <w:tab w:val="left" w:pos="1134"/>
        </w:tabs>
        <w:spacing w:before="120" w:after="0"/>
        <w:ind w:left="0" w:firstLine="567"/>
        <w:jc w:val="both"/>
      </w:pPr>
      <w:r w:rsidRPr="00F5718D">
        <w:t>14.6. Если обстоятельства непреодолимой силы и их последствия про</w:t>
      </w:r>
      <w:r>
        <w:t>должают действовать более 120  (с</w:t>
      </w:r>
      <w:r w:rsidRPr="00F5718D">
        <w:t>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F529F9" w:rsidRPr="00F5718D" w:rsidRDefault="00F529F9" w:rsidP="00C7614E">
      <w:pPr>
        <w:pStyle w:val="ListParagraph"/>
        <w:tabs>
          <w:tab w:val="left" w:pos="1134"/>
        </w:tabs>
        <w:spacing w:before="120" w:after="0"/>
        <w:ind w:left="0" w:firstLine="567"/>
        <w:jc w:val="both"/>
      </w:pPr>
      <w:r w:rsidRPr="00F5718D">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F529F9" w:rsidRPr="00F5718D" w:rsidRDefault="00F529F9" w:rsidP="00C7614E">
      <w:pPr>
        <w:shd w:val="clear" w:color="auto" w:fill="FFFFFF"/>
        <w:tabs>
          <w:tab w:val="left" w:pos="0"/>
        </w:tabs>
        <w:ind w:left="3490" w:firstLine="709"/>
        <w:jc w:val="both"/>
        <w:rPr>
          <w:b/>
          <w:bCs/>
          <w:spacing w:val="-1"/>
        </w:rPr>
      </w:pPr>
      <w:r w:rsidRPr="00F5718D">
        <w:rPr>
          <w:b/>
          <w:bCs/>
          <w:spacing w:val="-1"/>
        </w:rPr>
        <w:t>15. Урегулирование споров</w:t>
      </w:r>
    </w:p>
    <w:p w:rsidR="00F529F9" w:rsidRPr="00F5718D" w:rsidRDefault="00F529F9" w:rsidP="00C7614E">
      <w:pPr>
        <w:shd w:val="clear" w:color="auto" w:fill="FFFFFF"/>
        <w:tabs>
          <w:tab w:val="left" w:pos="0"/>
        </w:tabs>
        <w:ind w:left="3490" w:firstLine="709"/>
        <w:jc w:val="both"/>
        <w:rPr>
          <w:b/>
          <w:bCs/>
          <w:spacing w:val="-1"/>
        </w:rPr>
      </w:pPr>
    </w:p>
    <w:p w:rsidR="00F529F9" w:rsidRPr="00F5718D" w:rsidRDefault="00F529F9" w:rsidP="00C7614E">
      <w:pPr>
        <w:shd w:val="clear" w:color="auto" w:fill="FFFFFF"/>
        <w:tabs>
          <w:tab w:val="left" w:pos="0"/>
        </w:tabs>
        <w:ind w:left="14" w:right="48" w:firstLine="709"/>
        <w:jc w:val="both"/>
      </w:pPr>
      <w:r w:rsidRPr="00F5718D">
        <w:rPr>
          <w:spacing w:val="-1"/>
        </w:rPr>
        <w:t xml:space="preserve">15.1. Все споры и разногласия между Сторонами, связанные с исполнением Договора, решаются </w:t>
      </w:r>
      <w:r w:rsidRPr="00F5718D">
        <w:t>ими путем переговоров, а также в претензионном порядке.</w:t>
      </w:r>
    </w:p>
    <w:p w:rsidR="00F529F9" w:rsidRPr="00F5718D" w:rsidRDefault="00F529F9" w:rsidP="00C7614E">
      <w:pPr>
        <w:shd w:val="clear" w:color="auto" w:fill="FFFFFF"/>
        <w:tabs>
          <w:tab w:val="left" w:pos="0"/>
        </w:tabs>
        <w:ind w:left="10" w:right="48" w:firstLine="709"/>
        <w:jc w:val="both"/>
      </w:pPr>
      <w:r w:rsidRPr="00F5718D">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F529F9" w:rsidRPr="00A2045B" w:rsidRDefault="00F529F9" w:rsidP="00C7614E">
      <w:pPr>
        <w:shd w:val="clear" w:color="auto" w:fill="FFFFFF"/>
        <w:tabs>
          <w:tab w:val="left" w:pos="0"/>
        </w:tabs>
        <w:ind w:left="14" w:right="34" w:firstLine="709"/>
        <w:jc w:val="both"/>
      </w:pPr>
      <w:r w:rsidRPr="00F5718D">
        <w:t>15.3. </w:t>
      </w:r>
      <w:r w:rsidRPr="00F5718D">
        <w:rPr>
          <w:i/>
          <w:color w:val="000000"/>
        </w:rPr>
        <w:t xml:space="preserve"> </w:t>
      </w:r>
      <w:r w:rsidRPr="00A2045B">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529F9" w:rsidRPr="00A2045B" w:rsidRDefault="00F529F9" w:rsidP="00C7614E">
      <w:pPr>
        <w:shd w:val="clear" w:color="auto" w:fill="FFFFFF"/>
        <w:tabs>
          <w:tab w:val="left" w:pos="0"/>
        </w:tabs>
        <w:ind w:left="14" w:right="34" w:firstLine="709"/>
        <w:jc w:val="both"/>
      </w:pPr>
      <w:r w:rsidRPr="00A2045B">
        <w:t>1 вариант</w:t>
      </w:r>
    </w:p>
    <w:p w:rsidR="00F529F9" w:rsidRPr="00A2045B" w:rsidRDefault="00F529F9" w:rsidP="00C7614E">
      <w:pPr>
        <w:shd w:val="clear" w:color="auto" w:fill="FFFFFF"/>
        <w:tabs>
          <w:tab w:val="left" w:pos="0"/>
        </w:tabs>
        <w:ind w:left="14" w:right="34" w:firstLine="709"/>
        <w:jc w:val="both"/>
        <w:rPr>
          <w:i/>
        </w:rPr>
      </w:pPr>
      <w:r w:rsidRPr="00A2045B">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A2045B">
        <w:rPr>
          <w:i/>
        </w:rPr>
        <w:t>(данный подпункт включается в Договор, только если данный Договор заключается с организацией, подведомственной Госкорпорации «Росатом»).</w:t>
      </w:r>
    </w:p>
    <w:p w:rsidR="00F529F9" w:rsidRPr="00A2045B" w:rsidRDefault="00F529F9" w:rsidP="00C7614E">
      <w:pPr>
        <w:shd w:val="clear" w:color="auto" w:fill="FFFFFF"/>
        <w:tabs>
          <w:tab w:val="left" w:pos="0"/>
        </w:tabs>
        <w:ind w:left="14" w:right="34" w:firstLine="709"/>
        <w:jc w:val="both"/>
      </w:pPr>
      <w:r w:rsidRPr="00A2045B">
        <w:t>2 вариант</w:t>
      </w:r>
    </w:p>
    <w:p w:rsidR="00F529F9" w:rsidRPr="00F5718D" w:rsidRDefault="00F529F9" w:rsidP="00C7614E">
      <w:pPr>
        <w:shd w:val="clear" w:color="auto" w:fill="FFFFFF"/>
        <w:tabs>
          <w:tab w:val="left" w:pos="0"/>
        </w:tabs>
        <w:ind w:left="14" w:right="34" w:firstLine="709"/>
        <w:jc w:val="both"/>
      </w:pPr>
      <w:r w:rsidRPr="00A2045B">
        <w:t xml:space="preserve">в Арбитражном суде </w:t>
      </w:r>
      <w:r>
        <w:t>Нижегородской области</w:t>
      </w:r>
      <w:r w:rsidRPr="00A2045B" w:rsidDel="00261192">
        <w:t xml:space="preserve"> </w:t>
      </w:r>
      <w:r w:rsidRPr="00A2045B">
        <w:rPr>
          <w:i/>
        </w:rPr>
        <w:t>(данный подпункт включается в Договор, только если данный Договор заключается с организацией, не подведомственной Госкорпорации «Росатом»)</w:t>
      </w:r>
      <w:r w:rsidRPr="00A2045B">
        <w:t>.</w:t>
      </w:r>
    </w:p>
    <w:p w:rsidR="00F529F9" w:rsidRPr="00F5718D" w:rsidRDefault="00F529F9" w:rsidP="00C7614E">
      <w:pPr>
        <w:shd w:val="clear" w:color="auto" w:fill="FFFFFF"/>
        <w:tabs>
          <w:tab w:val="left" w:pos="0"/>
        </w:tabs>
        <w:ind w:left="14" w:right="34" w:firstLine="709"/>
        <w:jc w:val="both"/>
      </w:pPr>
    </w:p>
    <w:p w:rsidR="00F529F9" w:rsidRPr="00F5718D" w:rsidRDefault="00F529F9" w:rsidP="00C7614E">
      <w:pPr>
        <w:shd w:val="clear" w:color="auto" w:fill="FFFFFF"/>
        <w:tabs>
          <w:tab w:val="left" w:pos="0"/>
        </w:tabs>
        <w:ind w:left="3566" w:firstLine="709"/>
        <w:jc w:val="both"/>
        <w:rPr>
          <w:b/>
          <w:bCs/>
          <w:spacing w:val="-1"/>
        </w:rPr>
      </w:pPr>
      <w:r w:rsidRPr="00F5718D">
        <w:rPr>
          <w:b/>
          <w:bCs/>
          <w:spacing w:val="-1"/>
        </w:rPr>
        <w:t>16. Расторжение Договора</w:t>
      </w:r>
    </w:p>
    <w:p w:rsidR="00F529F9" w:rsidRPr="00F5718D" w:rsidRDefault="00F529F9" w:rsidP="00C7614E">
      <w:pPr>
        <w:shd w:val="clear" w:color="auto" w:fill="FFFFFF"/>
        <w:tabs>
          <w:tab w:val="left" w:pos="0"/>
        </w:tabs>
        <w:ind w:left="3566" w:firstLine="709"/>
        <w:jc w:val="both"/>
      </w:pPr>
    </w:p>
    <w:p w:rsidR="00F529F9" w:rsidRPr="00F5718D" w:rsidRDefault="00F529F9" w:rsidP="00C7614E">
      <w:pPr>
        <w:shd w:val="clear" w:color="auto" w:fill="FFFFFF"/>
        <w:tabs>
          <w:tab w:val="left" w:pos="0"/>
          <w:tab w:val="left" w:pos="1099"/>
        </w:tabs>
        <w:ind w:firstLine="709"/>
        <w:jc w:val="both"/>
      </w:pPr>
      <w:r w:rsidRPr="00F5718D">
        <w:rPr>
          <w:spacing w:val="-9"/>
        </w:rPr>
        <w:t xml:space="preserve">16.1. </w:t>
      </w:r>
      <w:r w:rsidRPr="00F5718D">
        <w:rPr>
          <w:spacing w:val="-1"/>
        </w:rPr>
        <w:t>Настоящий Договор может быть расторгнут досрочно по соглашению Сторон.</w:t>
      </w:r>
    </w:p>
    <w:p w:rsidR="00F529F9" w:rsidRPr="00F5718D" w:rsidRDefault="00F529F9" w:rsidP="00C7614E">
      <w:pPr>
        <w:shd w:val="clear" w:color="auto" w:fill="FFFFFF"/>
        <w:tabs>
          <w:tab w:val="left" w:pos="0"/>
          <w:tab w:val="left" w:pos="1134"/>
        </w:tabs>
        <w:ind w:left="14" w:right="34" w:firstLine="709"/>
        <w:jc w:val="both"/>
      </w:pPr>
      <w:r w:rsidRPr="00F5718D">
        <w:rPr>
          <w:spacing w:val="-9"/>
        </w:rPr>
        <w:t>16.2 .</w:t>
      </w:r>
      <w:r w:rsidRPr="00F5718D">
        <w:t>Сторона, намеренная расторгнуть Договор, направляет письменное</w:t>
      </w:r>
      <w:r w:rsidRPr="00F5718D">
        <w:br/>
        <w:t>уведомление другой Стороне с приложением подписанного ею соглашения о</w:t>
      </w:r>
      <w:r w:rsidRPr="00F5718D">
        <w:br/>
        <w:t>расторжении Договора. Другая Сторона при согласии подписывает соглашение о</w:t>
      </w:r>
      <w:r w:rsidRPr="00F5718D">
        <w:br/>
        <w:t>расторжении Договора и направляет ег</w:t>
      </w:r>
      <w:r>
        <w:t>о другой Стороне в течение 20 (д</w:t>
      </w:r>
      <w:r w:rsidRPr="00F5718D">
        <w:t>вадцати) дней с</w:t>
      </w:r>
      <w:r w:rsidRPr="00F5718D">
        <w:br/>
        <w:t>даты получения.</w:t>
      </w:r>
    </w:p>
    <w:p w:rsidR="00F529F9" w:rsidRPr="00F5718D" w:rsidRDefault="00F529F9" w:rsidP="00C7614E">
      <w:pPr>
        <w:shd w:val="clear" w:color="auto" w:fill="FFFFFF"/>
        <w:tabs>
          <w:tab w:val="left" w:pos="0"/>
          <w:tab w:val="left" w:pos="1181"/>
        </w:tabs>
        <w:ind w:left="29" w:right="34" w:firstLine="709"/>
        <w:jc w:val="both"/>
      </w:pPr>
      <w:r w:rsidRPr="00F5718D">
        <w:rPr>
          <w:spacing w:val="-9"/>
        </w:rPr>
        <w:t>16.3. </w:t>
      </w:r>
      <w:r w:rsidRPr="00F5718D">
        <w:t>Покупатель вправе в одностороннем порядке отказаться от исполнения Договора в случае:</w:t>
      </w:r>
    </w:p>
    <w:p w:rsidR="00F529F9" w:rsidRPr="00F5718D" w:rsidRDefault="00F529F9" w:rsidP="00C7614E">
      <w:pPr>
        <w:shd w:val="clear" w:color="auto" w:fill="FFFFFF"/>
        <w:tabs>
          <w:tab w:val="left" w:pos="0"/>
          <w:tab w:val="left" w:pos="142"/>
        </w:tabs>
        <w:jc w:val="both"/>
      </w:pPr>
      <w:r w:rsidRPr="00F5718D">
        <w:t xml:space="preserve">- неоднократного нарушения (два и более раза) Поставщиком существенных условий Договора (существенными условиями в данном случае являются сроки поставки трубопроводов по каждой позиции, указанные в разработанном Поставщиком и согласованном Покупателем Графике изготовления и поставки трубопроводов, и Спецификациях № 1 и 2 (Приложения </w:t>
      </w:r>
      <w:r>
        <w:br/>
      </w:r>
      <w:r w:rsidRPr="00F5718D">
        <w:t>№ 1.1 и 1.2 к Договору);</w:t>
      </w:r>
    </w:p>
    <w:p w:rsidR="00F529F9" w:rsidRPr="00F5718D" w:rsidRDefault="00F529F9" w:rsidP="00C7614E">
      <w:pPr>
        <w:numPr>
          <w:ilvl w:val="0"/>
          <w:numId w:val="17"/>
        </w:numPr>
        <w:shd w:val="clear" w:color="auto" w:fill="FFFFFF"/>
        <w:tabs>
          <w:tab w:val="left" w:pos="0"/>
          <w:tab w:val="left" w:pos="142"/>
        </w:tabs>
        <w:ind w:left="0" w:right="24" w:firstLine="0"/>
        <w:jc w:val="both"/>
      </w:pPr>
      <w:r w:rsidRPr="00F5718D">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трубопроводов;</w:t>
      </w:r>
    </w:p>
    <w:p w:rsidR="00F529F9" w:rsidRPr="00F5718D" w:rsidRDefault="00F529F9" w:rsidP="00C7614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F5718D">
        <w:t xml:space="preserve">введения в отношении Поставщика одной из процедур банкротства, определенных действующим законодательством Российской Федерации; </w:t>
      </w:r>
    </w:p>
    <w:p w:rsidR="00F529F9" w:rsidRPr="00F5718D" w:rsidRDefault="00F529F9" w:rsidP="00C7614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F5718D">
        <w:rPr>
          <w:spacing w:val="-1"/>
        </w:rPr>
        <w:t xml:space="preserve">наложения ареста на имущество Поставщика и блокирования его расчетных счетов, </w:t>
      </w:r>
      <w:r w:rsidRPr="00F5718D">
        <w:t>препятствующего выполнению Договора;</w:t>
      </w:r>
    </w:p>
    <w:p w:rsidR="00F529F9" w:rsidRPr="00F5718D" w:rsidRDefault="00F529F9" w:rsidP="00C7614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F5718D">
        <w:t>выявленного существенного отступления Поставщиком от Спецификаций № 1 и 2 (Приложения № 1.1 и 1.2 к Договору) и/или нормативных документов, не согласованного с Покупателем;</w:t>
      </w:r>
    </w:p>
    <w:p w:rsidR="00F529F9" w:rsidRDefault="00F529F9" w:rsidP="00C7614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F5718D">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F529F9" w:rsidRDefault="00F529F9" w:rsidP="00C7614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543930">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F529F9" w:rsidRPr="00F5718D" w:rsidRDefault="00F529F9" w:rsidP="00C7614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A13C39">
        <w:t>непредставлени</w:t>
      </w:r>
      <w:r>
        <w:t>я</w:t>
      </w:r>
      <w:r w:rsidRPr="00A13C39">
        <w:t xml:space="preserve"> Поставщиком документов, перечисленных </w:t>
      </w:r>
      <w:r>
        <w:t>в пункте 8.1.37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w:t>
      </w:r>
      <w:r>
        <w:t>угодие/9 месяцев текущего года);</w:t>
      </w:r>
    </w:p>
    <w:p w:rsidR="00F529F9" w:rsidRPr="00F5718D" w:rsidRDefault="00F529F9" w:rsidP="00C7614E">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F5718D">
        <w:t>в иных случаях, предусмотренных действующим законодательством Российской Федерации и настоящим Договором.</w:t>
      </w:r>
    </w:p>
    <w:p w:rsidR="00F529F9" w:rsidRPr="00F5718D" w:rsidRDefault="00F529F9" w:rsidP="00C7614E">
      <w:pPr>
        <w:shd w:val="clear" w:color="auto" w:fill="FFFFFF"/>
        <w:tabs>
          <w:tab w:val="left" w:pos="0"/>
          <w:tab w:val="left" w:pos="1181"/>
        </w:tabs>
        <w:ind w:left="29" w:firstLine="709"/>
        <w:jc w:val="both"/>
      </w:pPr>
      <w:r w:rsidRPr="00F5718D">
        <w:rPr>
          <w:spacing w:val="-8"/>
        </w:rPr>
        <w:t>16.4. </w:t>
      </w:r>
      <w:r w:rsidRPr="00F5718D">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F529F9" w:rsidRPr="00F5718D" w:rsidRDefault="00F529F9" w:rsidP="00C7614E">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F5718D">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F529F9" w:rsidRPr="00F5718D" w:rsidRDefault="00F529F9" w:rsidP="00C7614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F5718D">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529F9" w:rsidRPr="00F5718D" w:rsidRDefault="00F529F9" w:rsidP="00C7614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F5718D">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529F9" w:rsidRPr="00F5718D" w:rsidRDefault="00F529F9" w:rsidP="00C7614E">
      <w:pPr>
        <w:shd w:val="clear" w:color="auto" w:fill="FFFFFF"/>
        <w:tabs>
          <w:tab w:val="left" w:pos="0"/>
        </w:tabs>
        <w:ind w:left="3475" w:firstLine="709"/>
        <w:jc w:val="both"/>
        <w:rPr>
          <w:b/>
          <w:bCs/>
          <w:spacing w:val="-1"/>
          <w:lang w:val="en-US"/>
        </w:rPr>
      </w:pPr>
      <w:r w:rsidRPr="00F5718D">
        <w:rPr>
          <w:b/>
          <w:bCs/>
          <w:spacing w:val="-1"/>
        </w:rPr>
        <w:t>Статья 17. Особые условия</w:t>
      </w:r>
    </w:p>
    <w:p w:rsidR="00F529F9" w:rsidRPr="00F5718D" w:rsidRDefault="00F529F9" w:rsidP="00C7614E">
      <w:pPr>
        <w:shd w:val="clear" w:color="auto" w:fill="FFFFFF"/>
        <w:tabs>
          <w:tab w:val="left" w:pos="0"/>
        </w:tabs>
        <w:ind w:left="3475" w:firstLine="709"/>
        <w:jc w:val="both"/>
        <w:rPr>
          <w:b/>
          <w:bCs/>
          <w:spacing w:val="-1"/>
          <w:lang w:val="en-US"/>
        </w:rPr>
      </w:pPr>
    </w:p>
    <w:p w:rsidR="00F529F9" w:rsidRPr="00F5718D" w:rsidRDefault="00F529F9" w:rsidP="00C7614E">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F5718D">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529F9" w:rsidRPr="00F5718D" w:rsidRDefault="00F529F9" w:rsidP="00C7614E">
      <w:pPr>
        <w:numPr>
          <w:ilvl w:val="0"/>
          <w:numId w:val="9"/>
        </w:numPr>
        <w:tabs>
          <w:tab w:val="left" w:pos="0"/>
          <w:tab w:val="left" w:pos="709"/>
          <w:tab w:val="left" w:pos="1134"/>
        </w:tabs>
        <w:ind w:left="0" w:firstLine="720"/>
        <w:jc w:val="both"/>
      </w:pPr>
      <w:r w:rsidRPr="00F5718D">
        <w:t>Для перехода прав кредитора по Договору к другому лицу требуется письменное согласие Покупателя.</w:t>
      </w:r>
    </w:p>
    <w:p w:rsidR="00F529F9" w:rsidRPr="00F5718D" w:rsidRDefault="00F529F9" w:rsidP="00C7614E">
      <w:pPr>
        <w:numPr>
          <w:ilvl w:val="0"/>
          <w:numId w:val="9"/>
        </w:numPr>
        <w:tabs>
          <w:tab w:val="left" w:pos="0"/>
          <w:tab w:val="left" w:pos="709"/>
          <w:tab w:val="left" w:pos="1134"/>
        </w:tabs>
        <w:ind w:left="0" w:firstLine="720"/>
        <w:jc w:val="both"/>
      </w:pPr>
      <w:r w:rsidRPr="00F5718D">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529F9" w:rsidRPr="00F5718D" w:rsidRDefault="00F529F9" w:rsidP="00C7614E">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F5718D">
        <w:t xml:space="preserve">. С даты заключения Договора все предшествующие переговоры, переписка </w:t>
      </w:r>
      <w:r w:rsidRPr="00F5718D">
        <w:rPr>
          <w:spacing w:val="-1"/>
        </w:rPr>
        <w:t>между Сторонами, относящиеся к настоящему Договору, теряют силу.</w:t>
      </w:r>
    </w:p>
    <w:p w:rsidR="00F529F9" w:rsidRPr="00F5718D" w:rsidRDefault="00F529F9" w:rsidP="00C7614E">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F5718D">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529F9" w:rsidRPr="00F5718D" w:rsidRDefault="00F529F9" w:rsidP="00C7614E">
      <w:pPr>
        <w:numPr>
          <w:ilvl w:val="1"/>
          <w:numId w:val="18"/>
        </w:numPr>
        <w:shd w:val="clear" w:color="auto" w:fill="FFFFFF"/>
        <w:tabs>
          <w:tab w:val="clear" w:pos="1965"/>
          <w:tab w:val="left" w:pos="0"/>
          <w:tab w:val="left" w:pos="1238"/>
        </w:tabs>
        <w:ind w:left="0" w:right="24" w:firstLine="720"/>
        <w:jc w:val="both"/>
      </w:pPr>
      <w:r w:rsidRPr="00F5718D">
        <w:t>Настоящий Договор составлен в двух экземплярах, имеющих равную</w:t>
      </w:r>
      <w:r w:rsidRPr="00F5718D">
        <w:br/>
        <w:t>юридическую силу, по одному для Покупателя и Поставщика.</w:t>
      </w:r>
    </w:p>
    <w:p w:rsidR="00F529F9" w:rsidRPr="00F5718D" w:rsidRDefault="00F529F9" w:rsidP="00C7614E">
      <w:pPr>
        <w:numPr>
          <w:ilvl w:val="1"/>
          <w:numId w:val="18"/>
        </w:numPr>
        <w:shd w:val="clear" w:color="auto" w:fill="FFFFFF"/>
        <w:tabs>
          <w:tab w:val="left" w:pos="0"/>
          <w:tab w:val="left" w:pos="1238"/>
        </w:tabs>
        <w:ind w:left="0" w:right="24" w:firstLine="720"/>
        <w:jc w:val="both"/>
      </w:pPr>
      <w:r w:rsidRPr="00F5718D">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529F9" w:rsidRPr="00F5718D" w:rsidRDefault="00F529F9" w:rsidP="00C7614E">
      <w:pPr>
        <w:autoSpaceDE w:val="0"/>
        <w:autoSpaceDN w:val="0"/>
        <w:adjustRightInd w:val="0"/>
        <w:ind w:firstLine="709"/>
        <w:jc w:val="both"/>
        <w:rPr>
          <w:rFonts w:eastAsia="HiddenHorzOCR"/>
        </w:rPr>
      </w:pPr>
      <w:r w:rsidRPr="00F5718D">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F5718D">
        <w:rPr>
          <w:rFonts w:eastAsia="HiddenHorzOCR"/>
          <w:i/>
        </w:rPr>
        <w:t>Первый</w:t>
      </w:r>
      <w:r w:rsidRPr="00F5718D">
        <w:rPr>
          <w:rFonts w:eastAsia="HiddenHorzOCR"/>
        </w:rPr>
        <w:t xml:space="preserve"> </w:t>
      </w:r>
      <w:r w:rsidRPr="00F5718D">
        <w:rPr>
          <w:rFonts w:eastAsia="HiddenHorzOCR"/>
          <w:i/>
        </w:rPr>
        <w:t>вариант первого абзаца применяется при передаче Сведений на материальных (в том числе, электронных) носителях</w:t>
      </w:r>
      <w:r w:rsidRPr="00F5718D">
        <w:rPr>
          <w:rFonts w:eastAsia="HiddenHorzOCR"/>
        </w:rPr>
        <w:t>):</w:t>
      </w:r>
    </w:p>
    <w:p w:rsidR="00F529F9" w:rsidRPr="00F5718D" w:rsidRDefault="00F529F9" w:rsidP="00C7614E">
      <w:pPr>
        <w:autoSpaceDE w:val="0"/>
        <w:autoSpaceDN w:val="0"/>
        <w:adjustRightInd w:val="0"/>
        <w:ind w:firstLine="567"/>
        <w:jc w:val="both"/>
        <w:rPr>
          <w:rFonts w:eastAsia="HiddenHorzOCR"/>
        </w:rPr>
      </w:pPr>
      <w:r w:rsidRPr="00F5718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F5718D">
        <w:rPr>
          <w:rFonts w:eastAsia="HiddenHorzOCR"/>
          <w:i/>
        </w:rPr>
        <w:t>Второй вариант первого абзаца применяется при передаче Сведений по электронной почте</w:t>
      </w:r>
      <w:r w:rsidRPr="00F5718D">
        <w:rPr>
          <w:rFonts w:eastAsia="HiddenHorzOCR"/>
        </w:rPr>
        <w:t>):</w:t>
      </w:r>
    </w:p>
    <w:p w:rsidR="00F529F9" w:rsidRPr="00F5718D" w:rsidRDefault="00F529F9" w:rsidP="00C7614E">
      <w:pPr>
        <w:autoSpaceDE w:val="0"/>
        <w:autoSpaceDN w:val="0"/>
        <w:adjustRightInd w:val="0"/>
        <w:ind w:firstLine="567"/>
        <w:jc w:val="both"/>
        <w:rPr>
          <w:rFonts w:eastAsia="HiddenHorzOCR"/>
        </w:rPr>
      </w:pPr>
      <w:r w:rsidRPr="00F5718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F5718D">
        <w:rPr>
          <w:rFonts w:eastAsia="HiddenHorzOCR"/>
          <w:i/>
        </w:rPr>
        <w:t>Третий вариант первого абзаца применяется при передаче Сведений в рамках закупочной процедуры</w:t>
      </w:r>
      <w:r w:rsidRPr="00F5718D">
        <w:rPr>
          <w:rFonts w:eastAsia="HiddenHorzOCR"/>
        </w:rPr>
        <w:t>):</w:t>
      </w:r>
    </w:p>
    <w:p w:rsidR="00F529F9" w:rsidRPr="00F5718D" w:rsidRDefault="00F529F9" w:rsidP="00C7614E">
      <w:pPr>
        <w:autoSpaceDE w:val="0"/>
        <w:autoSpaceDN w:val="0"/>
        <w:adjustRightInd w:val="0"/>
        <w:ind w:firstLine="567"/>
        <w:jc w:val="both"/>
        <w:rPr>
          <w:rFonts w:eastAsia="HiddenHorzOCR"/>
          <w:i/>
        </w:rPr>
      </w:pPr>
      <w:r w:rsidRPr="00F5718D">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F529F9" w:rsidRPr="00F5718D" w:rsidRDefault="00F529F9" w:rsidP="00C7614E">
      <w:pPr>
        <w:autoSpaceDE w:val="0"/>
        <w:autoSpaceDN w:val="0"/>
        <w:adjustRightInd w:val="0"/>
        <w:ind w:firstLine="567"/>
        <w:jc w:val="both"/>
        <w:rPr>
          <w:rFonts w:eastAsia="HiddenHorzOCR"/>
        </w:rPr>
      </w:pPr>
      <w:r w:rsidRPr="00F5718D">
        <w:rPr>
          <w:rFonts w:eastAsia="HiddenHorzOCR"/>
        </w:rPr>
        <w:t xml:space="preserve">При изменении Сведений Поставщик обязан не позднее </w:t>
      </w:r>
      <w:r>
        <w:rPr>
          <w:rFonts w:eastAsia="HiddenHorzOCR"/>
        </w:rPr>
        <w:t>5 (</w:t>
      </w:r>
      <w:r w:rsidRPr="00F5718D">
        <w:rPr>
          <w:rFonts w:eastAsia="HiddenHorzOCR"/>
        </w:rPr>
        <w:t>пяти</w:t>
      </w:r>
      <w:r>
        <w:rPr>
          <w:rFonts w:eastAsia="HiddenHorzOCR"/>
        </w:rPr>
        <w:t>)</w:t>
      </w:r>
      <w:r w:rsidRPr="00F5718D">
        <w:rPr>
          <w:rFonts w:eastAsia="HiddenHorzOCR"/>
        </w:rPr>
        <w:t xml:space="preserve">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F529F9" w:rsidRPr="00F5718D" w:rsidRDefault="00F529F9" w:rsidP="00C7614E">
      <w:pPr>
        <w:autoSpaceDE w:val="0"/>
        <w:autoSpaceDN w:val="0"/>
        <w:adjustRightInd w:val="0"/>
        <w:ind w:firstLine="567"/>
        <w:jc w:val="both"/>
        <w:rPr>
          <w:rFonts w:eastAsia="HiddenHorzOCR"/>
        </w:rPr>
      </w:pPr>
      <w:r w:rsidRPr="00F5718D">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F5718D">
        <w:t>Российской Федерации</w:t>
      </w:r>
      <w:r w:rsidRPr="00F5718D">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529F9" w:rsidRPr="00F5718D" w:rsidRDefault="00F529F9" w:rsidP="00C7614E">
      <w:pPr>
        <w:autoSpaceDE w:val="0"/>
        <w:autoSpaceDN w:val="0"/>
        <w:adjustRightInd w:val="0"/>
        <w:ind w:firstLine="600"/>
        <w:jc w:val="both"/>
        <w:rPr>
          <w:rFonts w:eastAsia="HiddenHorzOCR"/>
        </w:rPr>
      </w:pPr>
      <w:r w:rsidRPr="00F5718D">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529F9" w:rsidRPr="00F5718D" w:rsidRDefault="00F529F9" w:rsidP="00C7614E">
      <w:pPr>
        <w:shd w:val="clear" w:color="auto" w:fill="FFFFFF"/>
        <w:tabs>
          <w:tab w:val="left" w:pos="0"/>
        </w:tabs>
        <w:ind w:right="24" w:firstLine="600"/>
        <w:jc w:val="both"/>
      </w:pPr>
      <w:r w:rsidRPr="00F5718D">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F529F9" w:rsidRPr="00843E2B" w:rsidRDefault="00F529F9" w:rsidP="00C7614E">
      <w:pPr>
        <w:shd w:val="clear" w:color="auto" w:fill="FFFFFF"/>
        <w:tabs>
          <w:tab w:val="left" w:pos="0"/>
        </w:tabs>
        <w:ind w:right="24" w:firstLine="720"/>
        <w:jc w:val="both"/>
        <w:rPr>
          <w:rFonts w:eastAsia="HiddenHorzOCR"/>
        </w:rPr>
      </w:pPr>
      <w:r w:rsidRPr="00F5718D">
        <w:rPr>
          <w:rFonts w:eastAsia="HiddenHorzOCR"/>
        </w:rPr>
        <w:t xml:space="preserve">17.9. </w:t>
      </w:r>
      <w:r w:rsidRPr="00471D56">
        <w:t>Поставщик гарантирует, что он ознакомлен с «Политикой в области качества, экологии, профессиональной безопасн</w:t>
      </w:r>
      <w:r>
        <w:t xml:space="preserve">ости и здоровья </w:t>
      </w:r>
      <w:r w:rsidRPr="00471D56">
        <w:t>АО «НИАЭП», расп</w:t>
      </w:r>
      <w:r>
        <w:t xml:space="preserve">оложенной на внешнем web-сайте </w:t>
      </w:r>
      <w:r w:rsidRPr="00471D56">
        <w:t>АО «НИАЭП» http://www.niaep.ru и с «Политикой Группы компаний - ЗАО «Атомстро</w:t>
      </w:r>
      <w:r>
        <w:t xml:space="preserve">йэкспорт», Московского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web-сайте </w:t>
      </w:r>
      <w:r w:rsidRPr="00075409">
        <w:br/>
      </w:r>
      <w:r w:rsidRPr="00471D56">
        <w:t>ЗАО «Атомстройэкспорт» http://www.</w:t>
      </w:r>
      <w:r w:rsidRPr="00471D56">
        <w:rPr>
          <w:lang w:val="en-US"/>
        </w:rPr>
        <w:t>atomstroyexport</w:t>
      </w:r>
      <w:r w:rsidRPr="00471D56">
        <w:t>.</w:t>
      </w:r>
      <w:r w:rsidRPr="00471D56">
        <w:rPr>
          <w:lang w:val="en-US"/>
        </w:rPr>
        <w:t>ru</w:t>
      </w:r>
      <w:r>
        <w:t>.</w:t>
      </w:r>
    </w:p>
    <w:p w:rsidR="00F529F9" w:rsidRPr="00F5718D" w:rsidRDefault="00F529F9" w:rsidP="00C7614E">
      <w:pPr>
        <w:shd w:val="clear" w:color="auto" w:fill="FFFFFF"/>
        <w:tabs>
          <w:tab w:val="left" w:pos="0"/>
        </w:tabs>
        <w:ind w:right="24" w:firstLine="720"/>
        <w:jc w:val="both"/>
      </w:pPr>
      <w:r w:rsidRPr="00843E2B">
        <w:rPr>
          <w:rFonts w:eastAsia="HiddenHorzOCR"/>
        </w:rPr>
        <w:t xml:space="preserve">17.10. </w:t>
      </w:r>
      <w:r w:rsidRPr="00F5718D">
        <w:rPr>
          <w:rFonts w:eastAsia="HiddenHorzOCR"/>
        </w:rPr>
        <w:t xml:space="preserve">Во всем остальном, что не урегулировано настоящим Договором, применяются положения действующего законодательства Российской Федерации. </w:t>
      </w:r>
    </w:p>
    <w:p w:rsidR="00F529F9" w:rsidRPr="00F5718D" w:rsidRDefault="00F529F9" w:rsidP="00C7614E">
      <w:pPr>
        <w:shd w:val="clear" w:color="auto" w:fill="FFFFFF"/>
        <w:tabs>
          <w:tab w:val="left" w:pos="0"/>
        </w:tabs>
        <w:ind w:right="24" w:firstLine="720"/>
        <w:jc w:val="both"/>
      </w:pPr>
    </w:p>
    <w:p w:rsidR="00F529F9" w:rsidRPr="00F5718D" w:rsidRDefault="00F529F9" w:rsidP="00C7614E">
      <w:pPr>
        <w:shd w:val="clear" w:color="auto" w:fill="FFFFFF"/>
        <w:tabs>
          <w:tab w:val="left" w:pos="0"/>
        </w:tabs>
        <w:ind w:left="1387" w:firstLine="709"/>
        <w:jc w:val="both"/>
        <w:rPr>
          <w:b/>
          <w:bCs/>
        </w:rPr>
      </w:pPr>
      <w:r w:rsidRPr="00F5718D">
        <w:rPr>
          <w:b/>
          <w:bCs/>
        </w:rPr>
        <w:t>Статья 18. Вступление Договора в силу и срок действия Договора</w:t>
      </w:r>
    </w:p>
    <w:p w:rsidR="00F529F9" w:rsidRPr="00F5718D" w:rsidRDefault="00F529F9" w:rsidP="00C7614E">
      <w:pPr>
        <w:shd w:val="clear" w:color="auto" w:fill="FFFFFF"/>
        <w:tabs>
          <w:tab w:val="left" w:pos="0"/>
        </w:tabs>
        <w:ind w:left="1387" w:firstLine="709"/>
        <w:jc w:val="both"/>
        <w:rPr>
          <w:b/>
          <w:bCs/>
        </w:rPr>
      </w:pPr>
    </w:p>
    <w:p w:rsidR="00F529F9" w:rsidRPr="00F5718D" w:rsidRDefault="00F529F9" w:rsidP="00C7614E">
      <w:pPr>
        <w:shd w:val="clear" w:color="auto" w:fill="FFFFFF"/>
        <w:tabs>
          <w:tab w:val="left" w:pos="0"/>
        </w:tabs>
        <w:ind w:left="14" w:right="14" w:firstLine="709"/>
        <w:jc w:val="both"/>
        <w:rPr>
          <w:spacing w:val="-1"/>
        </w:rPr>
      </w:pPr>
      <w:r w:rsidRPr="00F5718D">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F5718D">
        <w:rPr>
          <w:spacing w:val="-1"/>
        </w:rPr>
        <w:t>гарантийных обязательств, предусмотренных настоящим Договором.</w:t>
      </w:r>
    </w:p>
    <w:p w:rsidR="00F529F9" w:rsidRPr="00F5718D" w:rsidRDefault="00F529F9" w:rsidP="00C7614E">
      <w:pPr>
        <w:shd w:val="clear" w:color="auto" w:fill="FFFFFF"/>
        <w:tabs>
          <w:tab w:val="left" w:pos="0"/>
          <w:tab w:val="left" w:pos="1224"/>
        </w:tabs>
        <w:ind w:left="34" w:hanging="34"/>
        <w:jc w:val="center"/>
        <w:rPr>
          <w:spacing w:val="-1"/>
        </w:rPr>
      </w:pPr>
    </w:p>
    <w:p w:rsidR="00F529F9" w:rsidRPr="00F5718D" w:rsidRDefault="00F529F9" w:rsidP="00C7614E">
      <w:pPr>
        <w:shd w:val="clear" w:color="auto" w:fill="FFFFFF"/>
        <w:tabs>
          <w:tab w:val="left" w:pos="0"/>
          <w:tab w:val="left" w:pos="1224"/>
        </w:tabs>
        <w:ind w:left="34" w:hanging="34"/>
        <w:jc w:val="center"/>
        <w:rPr>
          <w:b/>
          <w:bCs/>
          <w:spacing w:val="-1"/>
        </w:rPr>
      </w:pPr>
      <w:r w:rsidRPr="00F5718D">
        <w:rPr>
          <w:b/>
          <w:bCs/>
          <w:spacing w:val="-1"/>
        </w:rPr>
        <w:t>Статья 19. Приложения к Договору</w:t>
      </w:r>
    </w:p>
    <w:p w:rsidR="00F529F9" w:rsidRPr="00F5718D" w:rsidRDefault="00F529F9" w:rsidP="00C7614E">
      <w:pPr>
        <w:shd w:val="clear" w:color="auto" w:fill="FFFFFF"/>
        <w:tabs>
          <w:tab w:val="left" w:pos="0"/>
          <w:tab w:val="left" w:pos="1224"/>
        </w:tabs>
        <w:ind w:left="34" w:firstLine="709"/>
        <w:jc w:val="center"/>
        <w:rPr>
          <w:b/>
          <w:bCs/>
          <w:spacing w:val="-1"/>
        </w:rPr>
      </w:pPr>
    </w:p>
    <w:p w:rsidR="00F529F9" w:rsidRPr="00F5718D" w:rsidRDefault="00F529F9" w:rsidP="00C7614E">
      <w:pPr>
        <w:shd w:val="clear" w:color="auto" w:fill="FFFFFF"/>
        <w:tabs>
          <w:tab w:val="left" w:pos="0"/>
        </w:tabs>
        <w:ind w:right="922" w:firstLine="709"/>
        <w:jc w:val="both"/>
        <w:rPr>
          <w:spacing w:val="-1"/>
        </w:rPr>
      </w:pPr>
      <w:r w:rsidRPr="00F5718D">
        <w:rPr>
          <w:spacing w:val="-1"/>
        </w:rPr>
        <w:t xml:space="preserve">19.1. Все Приложения Договора являются его неотъемлемыми частями. </w:t>
      </w:r>
    </w:p>
    <w:p w:rsidR="00F529F9" w:rsidRPr="00F5718D" w:rsidRDefault="00F529F9" w:rsidP="00C7614E">
      <w:pPr>
        <w:shd w:val="clear" w:color="auto" w:fill="FFFFFF"/>
        <w:tabs>
          <w:tab w:val="left" w:pos="0"/>
        </w:tabs>
        <w:ind w:right="922" w:firstLine="709"/>
        <w:jc w:val="both"/>
        <w:rPr>
          <w:spacing w:val="-1"/>
        </w:rPr>
      </w:pPr>
      <w:r w:rsidRPr="00F5718D">
        <w:rPr>
          <w:spacing w:val="-1"/>
        </w:rPr>
        <w:t xml:space="preserve">19.2. Договор и его Приложения являются взаимодополняющими. </w:t>
      </w:r>
    </w:p>
    <w:p w:rsidR="00F529F9" w:rsidRPr="00F5718D" w:rsidRDefault="00F529F9" w:rsidP="00C7614E">
      <w:pPr>
        <w:shd w:val="clear" w:color="auto" w:fill="FFFFFF"/>
        <w:tabs>
          <w:tab w:val="left" w:pos="709"/>
        </w:tabs>
        <w:ind w:left="709" w:right="922"/>
        <w:jc w:val="both"/>
        <w:rPr>
          <w:spacing w:val="-2"/>
        </w:rPr>
      </w:pPr>
      <w:r w:rsidRPr="00F5718D">
        <w:rPr>
          <w:spacing w:val="-2"/>
        </w:rPr>
        <w:t xml:space="preserve">19.3. Дополнения и дополнительные соглашения к Договору оформляются в той же форме, что и Договор. </w:t>
      </w:r>
    </w:p>
    <w:p w:rsidR="00F529F9" w:rsidRPr="00F5718D" w:rsidRDefault="00F529F9" w:rsidP="00C7614E">
      <w:pPr>
        <w:shd w:val="clear" w:color="auto" w:fill="FFFFFF"/>
        <w:tabs>
          <w:tab w:val="left" w:pos="709"/>
        </w:tabs>
        <w:ind w:left="709" w:right="922"/>
        <w:jc w:val="both"/>
      </w:pPr>
      <w:r w:rsidRPr="00F5718D">
        <w:t>19.4. Перечень Приложений к Договору:</w:t>
      </w:r>
    </w:p>
    <w:p w:rsidR="00F529F9" w:rsidRPr="00F5718D" w:rsidRDefault="00F529F9" w:rsidP="00C7614E">
      <w:pPr>
        <w:shd w:val="clear" w:color="auto" w:fill="FFFFFF"/>
        <w:tabs>
          <w:tab w:val="left" w:pos="709"/>
        </w:tabs>
        <w:ind w:left="709" w:right="922"/>
        <w:jc w:val="both"/>
      </w:pPr>
    </w:p>
    <w:p w:rsidR="00F529F9" w:rsidRDefault="00F529F9" w:rsidP="0063142A">
      <w:pPr>
        <w:shd w:val="clear" w:color="auto" w:fill="FFFFFF"/>
        <w:tabs>
          <w:tab w:val="left" w:pos="0"/>
        </w:tabs>
        <w:ind w:right="-2"/>
        <w:jc w:val="both"/>
        <w:rPr>
          <w:i/>
        </w:rPr>
      </w:pPr>
      <w:r>
        <w:rPr>
          <w:i/>
          <w:iCs/>
        </w:rPr>
        <w:t xml:space="preserve">Приложение 1.1. </w:t>
      </w:r>
      <w:r>
        <w:rPr>
          <w:i/>
        </w:rPr>
        <w:t xml:space="preserve">Спецификация №1 (спецификация на поставку оформляется в виде двух спецификаций в рамках одного Приложения № 1.1: Спецификация №1.1 на комплектную поставку трубопроводов для энергоблока №1 Белорусской АЭС и Спецификация № 1.2 на поставку деталей трубопроводов для энергоблока №1 Белорусской АЭС); </w:t>
      </w:r>
    </w:p>
    <w:p w:rsidR="00F529F9" w:rsidRDefault="00F529F9" w:rsidP="0063142A">
      <w:pPr>
        <w:shd w:val="clear" w:color="auto" w:fill="FFFFFF"/>
        <w:tabs>
          <w:tab w:val="left" w:pos="0"/>
        </w:tabs>
        <w:ind w:right="922"/>
        <w:jc w:val="both"/>
        <w:rPr>
          <w:i/>
        </w:rPr>
      </w:pPr>
      <w:r>
        <w:rPr>
          <w:i/>
          <w:iCs/>
        </w:rPr>
        <w:t xml:space="preserve">Приложение 1.2. </w:t>
      </w:r>
      <w:r>
        <w:rPr>
          <w:i/>
        </w:rPr>
        <w:t xml:space="preserve">Спецификация №2 на комплектную поставку трубопроводов для энергоблока №2 Белорусской АЭС; </w:t>
      </w:r>
    </w:p>
    <w:p w:rsidR="00F529F9" w:rsidRPr="00F5718D" w:rsidRDefault="00F529F9" w:rsidP="00C7614E">
      <w:pPr>
        <w:shd w:val="clear" w:color="auto" w:fill="FFFFFF"/>
        <w:tabs>
          <w:tab w:val="left" w:pos="0"/>
        </w:tabs>
        <w:jc w:val="both"/>
        <w:rPr>
          <w:i/>
        </w:rPr>
      </w:pPr>
      <w:r w:rsidRPr="00F5718D">
        <w:rPr>
          <w:i/>
          <w:iCs/>
        </w:rPr>
        <w:t xml:space="preserve">Приложение 2. </w:t>
      </w:r>
      <w:r w:rsidRPr="00F5718D">
        <w:rPr>
          <w:i/>
        </w:rPr>
        <w:t>Перечень, условия и сроки передачи документации;</w:t>
      </w:r>
    </w:p>
    <w:p w:rsidR="00F529F9" w:rsidRPr="00F5718D" w:rsidRDefault="00F529F9" w:rsidP="00C7614E">
      <w:pPr>
        <w:shd w:val="clear" w:color="auto" w:fill="FFFFFF"/>
        <w:tabs>
          <w:tab w:val="left" w:pos="0"/>
        </w:tabs>
        <w:jc w:val="both"/>
        <w:rPr>
          <w:i/>
          <w:iCs/>
        </w:rPr>
      </w:pPr>
      <w:r w:rsidRPr="00F5718D">
        <w:rPr>
          <w:i/>
          <w:iCs/>
        </w:rPr>
        <w:t>Приложение 2.1. Сведения о цепочке собственников, включая бенефициаров (в том числе конечных);</w:t>
      </w:r>
    </w:p>
    <w:p w:rsidR="00F529F9" w:rsidRPr="00F5718D" w:rsidRDefault="00F529F9" w:rsidP="00C7614E">
      <w:pPr>
        <w:shd w:val="clear" w:color="auto" w:fill="FFFFFF"/>
        <w:tabs>
          <w:tab w:val="left" w:pos="0"/>
        </w:tabs>
        <w:jc w:val="both"/>
        <w:rPr>
          <w:i/>
          <w:iCs/>
        </w:rPr>
      </w:pPr>
      <w:r w:rsidRPr="00F5718D">
        <w:rPr>
          <w:i/>
          <w:iCs/>
        </w:rPr>
        <w:t xml:space="preserve">Приложение 3. Требования к упаковке и маркировке трубопроводов; </w:t>
      </w:r>
    </w:p>
    <w:p w:rsidR="00F529F9" w:rsidRPr="00F5718D" w:rsidRDefault="00F529F9" w:rsidP="00C7614E">
      <w:pPr>
        <w:shd w:val="clear" w:color="auto" w:fill="FFFFFF"/>
        <w:tabs>
          <w:tab w:val="left" w:pos="0"/>
        </w:tabs>
        <w:jc w:val="both"/>
        <w:rPr>
          <w:i/>
          <w:iCs/>
        </w:rPr>
      </w:pPr>
      <w:r w:rsidRPr="00F5718D">
        <w:rPr>
          <w:i/>
          <w:iCs/>
        </w:rPr>
        <w:t xml:space="preserve">Приложение 4. Образец маркировки на таре для перевозки; </w:t>
      </w:r>
    </w:p>
    <w:p w:rsidR="00F529F9" w:rsidRPr="00F5718D" w:rsidRDefault="00F529F9" w:rsidP="00C7614E">
      <w:pPr>
        <w:shd w:val="clear" w:color="auto" w:fill="FFFFFF"/>
        <w:tabs>
          <w:tab w:val="left" w:pos="0"/>
        </w:tabs>
        <w:jc w:val="both"/>
        <w:rPr>
          <w:i/>
          <w:iCs/>
        </w:rPr>
      </w:pPr>
      <w:r w:rsidRPr="00F5718D">
        <w:rPr>
          <w:i/>
          <w:iCs/>
        </w:rPr>
        <w:t>Приложение 5. Форма ежемесячного отчета;</w:t>
      </w:r>
    </w:p>
    <w:p w:rsidR="00F529F9" w:rsidRPr="00F5718D" w:rsidRDefault="00F529F9" w:rsidP="00C7614E">
      <w:pPr>
        <w:shd w:val="clear" w:color="auto" w:fill="FFFFFF"/>
        <w:tabs>
          <w:tab w:val="left" w:pos="0"/>
        </w:tabs>
        <w:jc w:val="both"/>
        <w:rPr>
          <w:i/>
          <w:iCs/>
        </w:rPr>
      </w:pPr>
      <w:r w:rsidRPr="00F5718D">
        <w:rPr>
          <w:i/>
          <w:iCs/>
        </w:rPr>
        <w:t xml:space="preserve">Приложение 6. Форма графика изготовления и поставки трубопроводов; </w:t>
      </w:r>
    </w:p>
    <w:p w:rsidR="00F529F9" w:rsidRPr="00F5718D" w:rsidRDefault="00F529F9" w:rsidP="00C7614E">
      <w:pPr>
        <w:shd w:val="clear" w:color="auto" w:fill="FFFFFF"/>
        <w:tabs>
          <w:tab w:val="left" w:pos="0"/>
        </w:tabs>
        <w:jc w:val="both"/>
        <w:rPr>
          <w:i/>
          <w:iCs/>
        </w:rPr>
      </w:pPr>
      <w:r w:rsidRPr="00F5718D">
        <w:rPr>
          <w:i/>
          <w:iCs/>
        </w:rPr>
        <w:t>Приложение 7. Условия конфиденциальности;</w:t>
      </w:r>
    </w:p>
    <w:p w:rsidR="00F529F9" w:rsidRPr="00F5718D" w:rsidRDefault="00F529F9" w:rsidP="00C7614E">
      <w:pPr>
        <w:shd w:val="clear" w:color="auto" w:fill="FFFFFF"/>
        <w:tabs>
          <w:tab w:val="left" w:pos="0"/>
        </w:tabs>
        <w:jc w:val="both"/>
        <w:rPr>
          <w:i/>
        </w:rPr>
      </w:pPr>
      <w:r w:rsidRPr="00F5718D">
        <w:rPr>
          <w:i/>
        </w:rPr>
        <w:t>Приложение 8. Акт о зачете аванса;</w:t>
      </w:r>
    </w:p>
    <w:p w:rsidR="00F529F9" w:rsidRPr="00F5718D" w:rsidRDefault="00F529F9" w:rsidP="00C7614E">
      <w:pPr>
        <w:shd w:val="clear" w:color="auto" w:fill="FFFFFF"/>
        <w:tabs>
          <w:tab w:val="left" w:pos="0"/>
        </w:tabs>
        <w:jc w:val="both"/>
        <w:rPr>
          <w:i/>
          <w:iCs/>
        </w:rPr>
      </w:pPr>
      <w:r w:rsidRPr="00F5718D">
        <w:rPr>
          <w:i/>
          <w:iCs/>
        </w:rPr>
        <w:t>Приложение 9. Инструкция по занесению информации об оборудовании и материалах в ЕОНКОМ;</w:t>
      </w:r>
    </w:p>
    <w:p w:rsidR="00F529F9" w:rsidRPr="00F5718D" w:rsidRDefault="00F529F9" w:rsidP="00C7614E">
      <w:pPr>
        <w:shd w:val="clear" w:color="auto" w:fill="FFFFFF"/>
        <w:tabs>
          <w:tab w:val="left" w:pos="0"/>
        </w:tabs>
        <w:jc w:val="both"/>
        <w:rPr>
          <w:i/>
          <w:iCs/>
        </w:rPr>
      </w:pPr>
      <w:r w:rsidRPr="00F5718D">
        <w:rPr>
          <w:i/>
          <w:iCs/>
        </w:rPr>
        <w:t>Приложение 10. Форма Акта о внесении информации в ЕОНКОМ;</w:t>
      </w:r>
    </w:p>
    <w:p w:rsidR="00F529F9" w:rsidRPr="00F5718D" w:rsidRDefault="00F529F9" w:rsidP="00C7614E">
      <w:pPr>
        <w:pStyle w:val="PlainText"/>
        <w:jc w:val="both"/>
        <w:rPr>
          <w:rFonts w:ascii="Times New Roman" w:hAnsi="Times New Roman" w:cs="Times New Roman"/>
          <w:i/>
          <w:iCs/>
          <w:sz w:val="24"/>
          <w:szCs w:val="24"/>
        </w:rPr>
      </w:pPr>
      <w:r w:rsidRPr="00F5718D">
        <w:rPr>
          <w:rFonts w:ascii="Times New Roman" w:hAnsi="Times New Roman" w:cs="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F529F9" w:rsidRPr="00F5718D" w:rsidRDefault="00F529F9" w:rsidP="00C7614E">
      <w:pPr>
        <w:pStyle w:val="PlainText"/>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12. Форма Акта сдачи-приемки грузовых мест оборудования;</w:t>
      </w:r>
    </w:p>
    <w:p w:rsidR="00F529F9" w:rsidRPr="00F5718D" w:rsidRDefault="00F529F9" w:rsidP="00C7614E">
      <w:pPr>
        <w:pStyle w:val="PlainText"/>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13. Менеджмент качества;</w:t>
      </w:r>
    </w:p>
    <w:p w:rsidR="00F529F9" w:rsidRPr="00F5718D" w:rsidRDefault="00F529F9" w:rsidP="00C7614E">
      <w:pPr>
        <w:pStyle w:val="PlainText"/>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F529F9" w:rsidRPr="00F5718D" w:rsidRDefault="00F529F9" w:rsidP="00C7614E">
      <w:pPr>
        <w:shd w:val="clear" w:color="auto" w:fill="FFFFFF"/>
        <w:tabs>
          <w:tab w:val="left" w:pos="0"/>
        </w:tabs>
        <w:jc w:val="both"/>
        <w:rPr>
          <w:i/>
          <w:iCs/>
        </w:rPr>
      </w:pPr>
      <w:r w:rsidRPr="00F5718D">
        <w:rPr>
          <w:i/>
          <w:iCs/>
        </w:rPr>
        <w:t>Приложение 1</w:t>
      </w:r>
      <w:r>
        <w:rPr>
          <w:i/>
          <w:iCs/>
        </w:rPr>
        <w:t>5</w:t>
      </w:r>
      <w:r w:rsidRPr="00F5718D">
        <w:rPr>
          <w:i/>
          <w:iCs/>
        </w:rPr>
        <w:t xml:space="preserve">. Положение </w:t>
      </w:r>
      <w:r>
        <w:rPr>
          <w:i/>
          <w:iCs/>
        </w:rPr>
        <w:t>о входном контроле оборудования;</w:t>
      </w:r>
    </w:p>
    <w:p w:rsidR="00F529F9" w:rsidRPr="00F5718D" w:rsidRDefault="00F529F9" w:rsidP="00C7614E">
      <w:pPr>
        <w:pStyle w:val="PlainText"/>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6</w:t>
      </w:r>
      <w:r w:rsidRPr="00F5718D">
        <w:rPr>
          <w:rFonts w:ascii="Times New Roman" w:hAnsi="Times New Roman" w:cs="Times New Roman"/>
          <w:i/>
          <w:iCs/>
          <w:sz w:val="24"/>
          <w:szCs w:val="24"/>
        </w:rPr>
        <w:t>. Форма банковской гарантии исполнения договора;</w:t>
      </w:r>
    </w:p>
    <w:p w:rsidR="00F529F9" w:rsidRPr="00F5718D" w:rsidRDefault="00F529F9" w:rsidP="00C7614E">
      <w:pPr>
        <w:pStyle w:val="PlainText"/>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7</w:t>
      </w:r>
      <w:r w:rsidRPr="00F5718D">
        <w:rPr>
          <w:rFonts w:ascii="Times New Roman" w:hAnsi="Times New Roman" w:cs="Times New Roman"/>
          <w:i/>
          <w:iCs/>
          <w:sz w:val="24"/>
          <w:szCs w:val="24"/>
        </w:rPr>
        <w:t>. Форма банковской гарантии возврата аванса;</w:t>
      </w:r>
    </w:p>
    <w:p w:rsidR="00F529F9" w:rsidRPr="00F5718D" w:rsidRDefault="00F529F9" w:rsidP="00C7614E">
      <w:pPr>
        <w:pStyle w:val="PlainText"/>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8</w:t>
      </w:r>
      <w:r w:rsidRPr="00F5718D">
        <w:rPr>
          <w:rFonts w:ascii="Times New Roman" w:hAnsi="Times New Roman" w:cs="Times New Roman"/>
          <w:i/>
          <w:iCs/>
          <w:sz w:val="24"/>
          <w:szCs w:val="24"/>
        </w:rPr>
        <w:t>. Форма банковской гарантии исполнения гарантийных обязательств;</w:t>
      </w:r>
    </w:p>
    <w:p w:rsidR="00F529F9" w:rsidRDefault="00F529F9" w:rsidP="00C7614E">
      <w:pPr>
        <w:pStyle w:val="PlainText"/>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19</w:t>
      </w:r>
      <w:r w:rsidRPr="00F5718D">
        <w:rPr>
          <w:rFonts w:ascii="Times New Roman" w:hAnsi="Times New Roman" w:cs="Times New Roman"/>
          <w:i/>
          <w:iCs/>
          <w:sz w:val="24"/>
          <w:szCs w:val="24"/>
        </w:rPr>
        <w:t>. Форма договора поручительства (исполнение обязательств по договору);</w:t>
      </w:r>
    </w:p>
    <w:p w:rsidR="00F529F9" w:rsidRPr="00F5718D" w:rsidRDefault="00F529F9" w:rsidP="00C7614E">
      <w:pPr>
        <w:pStyle w:val="PlainText"/>
        <w:rPr>
          <w:rFonts w:ascii="Times New Roman" w:hAnsi="Times New Roman" w:cs="Times New Roman"/>
          <w:i/>
          <w:iCs/>
          <w:sz w:val="24"/>
          <w:szCs w:val="24"/>
        </w:rPr>
      </w:pPr>
      <w:r w:rsidRPr="001B7AF9">
        <w:t>Приложение 19</w:t>
      </w:r>
      <w:r>
        <w:t>а</w:t>
      </w:r>
      <w:r w:rsidRPr="001B7AF9">
        <w:t>. Форма договора поручительства (исполнение обязательств по договору);</w:t>
      </w:r>
    </w:p>
    <w:p w:rsidR="00F529F9" w:rsidRDefault="00F529F9" w:rsidP="00C7614E">
      <w:pPr>
        <w:pStyle w:val="PlainText"/>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20</w:t>
      </w:r>
      <w:r w:rsidRPr="00F5718D">
        <w:rPr>
          <w:rFonts w:ascii="Times New Roman" w:hAnsi="Times New Roman" w:cs="Times New Roman"/>
          <w:i/>
          <w:iCs/>
          <w:sz w:val="24"/>
          <w:szCs w:val="24"/>
        </w:rPr>
        <w:t>. Форма договора поручительства (возврат аванса);</w:t>
      </w:r>
    </w:p>
    <w:p w:rsidR="00F529F9" w:rsidRPr="00F5718D" w:rsidRDefault="00F529F9" w:rsidP="00C7614E">
      <w:pPr>
        <w:pStyle w:val="PlainText"/>
        <w:jc w:val="both"/>
        <w:rPr>
          <w:rFonts w:ascii="Times New Roman" w:hAnsi="Times New Roman" w:cs="Times New Roman"/>
          <w:i/>
          <w:iCs/>
          <w:sz w:val="24"/>
          <w:szCs w:val="24"/>
        </w:rPr>
      </w:pPr>
      <w:r w:rsidRPr="001B7AF9">
        <w:t>Приложение 20</w:t>
      </w:r>
      <w:r>
        <w:t>а</w:t>
      </w:r>
      <w:r w:rsidRPr="001B7AF9">
        <w:t>. Форма договора поручительства (возврат аванса);</w:t>
      </w:r>
    </w:p>
    <w:p w:rsidR="00F529F9" w:rsidRDefault="00F529F9" w:rsidP="00C7614E">
      <w:pPr>
        <w:pStyle w:val="PlainText"/>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21</w:t>
      </w:r>
      <w:r w:rsidRPr="00F5718D">
        <w:rPr>
          <w:rFonts w:ascii="Times New Roman" w:hAnsi="Times New Roman" w:cs="Times New Roman"/>
          <w:i/>
          <w:iCs/>
          <w:sz w:val="24"/>
          <w:szCs w:val="24"/>
        </w:rPr>
        <w:t>. Форма договора поручительства (испол</w:t>
      </w:r>
      <w:r>
        <w:rPr>
          <w:rFonts w:ascii="Times New Roman" w:hAnsi="Times New Roman" w:cs="Times New Roman"/>
          <w:i/>
          <w:iCs/>
          <w:sz w:val="24"/>
          <w:szCs w:val="24"/>
        </w:rPr>
        <w:t>нение гарантийных обязательств);</w:t>
      </w:r>
    </w:p>
    <w:p w:rsidR="00F529F9" w:rsidRDefault="00F529F9" w:rsidP="00C7614E">
      <w:pPr>
        <w:pStyle w:val="PlainText"/>
        <w:rPr>
          <w:rFonts w:ascii="Times New Roman" w:hAnsi="Times New Roman" w:cs="Times New Roman"/>
          <w:i/>
          <w:iCs/>
          <w:sz w:val="24"/>
          <w:szCs w:val="24"/>
        </w:rPr>
      </w:pPr>
      <w:r w:rsidRPr="001B7AF9">
        <w:t>Приложение 21</w:t>
      </w:r>
      <w:r>
        <w:t>а</w:t>
      </w:r>
      <w:r w:rsidRPr="001B7AF9">
        <w:t>. Форма договора поручительства (исполнение гарантийных обязательств);</w:t>
      </w:r>
    </w:p>
    <w:p w:rsidR="00F529F9" w:rsidRPr="0091078B" w:rsidRDefault="00F529F9" w:rsidP="00C7614E">
      <w:pPr>
        <w:jc w:val="both"/>
        <w:rPr>
          <w:i/>
          <w:iCs/>
        </w:rPr>
      </w:pPr>
      <w:r w:rsidRPr="0091078B">
        <w:rPr>
          <w:i/>
          <w:iCs/>
        </w:rPr>
        <w:t xml:space="preserve">Приложение </w:t>
      </w:r>
      <w:r>
        <w:rPr>
          <w:i/>
          <w:iCs/>
        </w:rPr>
        <w:t>22</w:t>
      </w:r>
      <w:r w:rsidRPr="0091078B">
        <w:rPr>
          <w:i/>
          <w:iCs/>
        </w:rPr>
        <w:t>. Стандарт маркировки поставляемого оборудования;</w:t>
      </w:r>
    </w:p>
    <w:p w:rsidR="00F529F9" w:rsidRPr="0091078B" w:rsidRDefault="00F529F9" w:rsidP="00C7614E">
      <w:pPr>
        <w:jc w:val="both"/>
        <w:rPr>
          <w:i/>
          <w:iCs/>
        </w:rPr>
      </w:pPr>
      <w:r w:rsidRPr="0091078B">
        <w:rPr>
          <w:i/>
          <w:iCs/>
        </w:rPr>
        <w:t xml:space="preserve">Приложение </w:t>
      </w:r>
      <w:r>
        <w:rPr>
          <w:i/>
          <w:iCs/>
        </w:rPr>
        <w:t>23</w:t>
      </w:r>
      <w:r w:rsidRPr="0091078B">
        <w:rPr>
          <w:i/>
          <w:iCs/>
        </w:rPr>
        <w:t>. Технические условия к этикеткам штрих-кода</w:t>
      </w:r>
      <w:r>
        <w:rPr>
          <w:i/>
          <w:iCs/>
        </w:rPr>
        <w:t>;</w:t>
      </w:r>
    </w:p>
    <w:p w:rsidR="00F529F9" w:rsidRPr="0091078B" w:rsidRDefault="00F529F9" w:rsidP="00C7614E">
      <w:pPr>
        <w:spacing w:line="240" w:lineRule="atLeast"/>
        <w:rPr>
          <w:i/>
          <w:iCs/>
        </w:rPr>
      </w:pPr>
      <w:r w:rsidRPr="00003294">
        <w:rPr>
          <w:i/>
          <w:iCs/>
        </w:rPr>
        <w:t xml:space="preserve">Приложение </w:t>
      </w:r>
      <w:r>
        <w:rPr>
          <w:i/>
          <w:iCs/>
        </w:rPr>
        <w:t>24</w:t>
      </w:r>
      <w:r w:rsidRPr="00520145">
        <w:rPr>
          <w:b/>
        </w:rPr>
        <w:t xml:space="preserve"> </w:t>
      </w:r>
      <w:r w:rsidRPr="0091078B">
        <w:rPr>
          <w:i/>
          <w:iCs/>
        </w:rPr>
        <w:t>Порядок поставки Поставщиком импортного оборудования, изделий, материалов, полуфабрикатов и комплектующих для Белорусской АЭС</w:t>
      </w:r>
      <w:r>
        <w:rPr>
          <w:i/>
          <w:iCs/>
        </w:rPr>
        <w:t>.</w:t>
      </w:r>
    </w:p>
    <w:p w:rsidR="00F529F9" w:rsidRPr="00520145" w:rsidRDefault="00F529F9" w:rsidP="00C7614E">
      <w:pPr>
        <w:jc w:val="both"/>
        <w:rPr>
          <w:i/>
          <w:iCs/>
        </w:rPr>
      </w:pPr>
    </w:p>
    <w:p w:rsidR="00F529F9" w:rsidRPr="00F5718D" w:rsidRDefault="00F529F9" w:rsidP="00C7614E">
      <w:pPr>
        <w:shd w:val="clear" w:color="auto" w:fill="FFFFFF"/>
        <w:tabs>
          <w:tab w:val="left" w:pos="0"/>
        </w:tabs>
        <w:jc w:val="both"/>
        <w:rPr>
          <w:i/>
        </w:rPr>
      </w:pPr>
    </w:p>
    <w:p w:rsidR="00F529F9" w:rsidRPr="00F5718D" w:rsidRDefault="00F529F9" w:rsidP="00C7614E">
      <w:pPr>
        <w:shd w:val="clear" w:color="auto" w:fill="FFFFFF"/>
        <w:tabs>
          <w:tab w:val="left" w:pos="0"/>
        </w:tabs>
        <w:ind w:left="643" w:firstLine="709"/>
        <w:jc w:val="center"/>
        <w:rPr>
          <w:b/>
          <w:bCs/>
          <w:spacing w:val="-3"/>
        </w:rPr>
      </w:pPr>
      <w:r w:rsidRPr="00F5718D">
        <w:rPr>
          <w:b/>
          <w:bCs/>
          <w:spacing w:val="-3"/>
        </w:rPr>
        <w:t>Статья 20. Подписи и Реквизиты Сторон</w:t>
      </w:r>
    </w:p>
    <w:p w:rsidR="00F529F9" w:rsidRPr="00F5718D" w:rsidRDefault="00F529F9" w:rsidP="00C7614E">
      <w:pPr>
        <w:tabs>
          <w:tab w:val="left" w:pos="993"/>
        </w:tabs>
        <w:ind w:firstLine="567"/>
        <w:outlineLvl w:val="0"/>
        <w:rPr>
          <w:b/>
          <w:bCs/>
        </w:rPr>
      </w:pPr>
    </w:p>
    <w:tbl>
      <w:tblPr>
        <w:tblW w:w="10188" w:type="dxa"/>
        <w:tblLook w:val="01E0"/>
      </w:tblPr>
      <w:tblGrid>
        <w:gridCol w:w="4968"/>
        <w:gridCol w:w="5220"/>
      </w:tblGrid>
      <w:tr w:rsidR="00F529F9" w:rsidRPr="00F5718D" w:rsidTr="0098793F">
        <w:tc>
          <w:tcPr>
            <w:tcW w:w="4968" w:type="dxa"/>
          </w:tcPr>
          <w:p w:rsidR="00F529F9" w:rsidRPr="00F5718D" w:rsidRDefault="00F529F9" w:rsidP="0098793F">
            <w:pPr>
              <w:jc w:val="center"/>
              <w:rPr>
                <w:b/>
              </w:rPr>
            </w:pPr>
            <w:r w:rsidRPr="00F5718D">
              <w:rPr>
                <w:b/>
              </w:rPr>
              <w:t>Покупатель:</w:t>
            </w:r>
          </w:p>
        </w:tc>
        <w:tc>
          <w:tcPr>
            <w:tcW w:w="5220" w:type="dxa"/>
          </w:tcPr>
          <w:p w:rsidR="00F529F9" w:rsidRPr="00F5718D" w:rsidRDefault="00F529F9" w:rsidP="0098793F">
            <w:pPr>
              <w:jc w:val="center"/>
              <w:rPr>
                <w:b/>
              </w:rPr>
            </w:pPr>
            <w:r w:rsidRPr="00F5718D">
              <w:rPr>
                <w:b/>
              </w:rPr>
              <w:t>Поставщик:</w:t>
            </w:r>
          </w:p>
        </w:tc>
      </w:tr>
      <w:tr w:rsidR="00F529F9" w:rsidRPr="00F5718D" w:rsidTr="0098793F">
        <w:tc>
          <w:tcPr>
            <w:tcW w:w="4968" w:type="dxa"/>
          </w:tcPr>
          <w:p w:rsidR="00F529F9" w:rsidRPr="00F5718D" w:rsidRDefault="00F529F9" w:rsidP="0098793F">
            <w:pPr>
              <w:jc w:val="center"/>
              <w:rPr>
                <w:lang w:val="en-US"/>
              </w:rPr>
            </w:pPr>
            <w:r w:rsidRPr="00F5718D">
              <w:t>_____________________________</w:t>
            </w:r>
            <w:r w:rsidRPr="00F5718D">
              <w:rPr>
                <w:lang w:val="en-US"/>
              </w:rPr>
              <w:t>______</w:t>
            </w:r>
          </w:p>
          <w:p w:rsidR="00F529F9" w:rsidRPr="00F5718D" w:rsidRDefault="00F529F9" w:rsidP="0098793F"/>
        </w:tc>
        <w:tc>
          <w:tcPr>
            <w:tcW w:w="5220" w:type="dxa"/>
          </w:tcPr>
          <w:p w:rsidR="00F529F9" w:rsidRPr="00F5718D" w:rsidRDefault="00F529F9" w:rsidP="0098793F">
            <w:pPr>
              <w:shd w:val="clear" w:color="auto" w:fill="FFFFFF"/>
              <w:autoSpaceDE w:val="0"/>
              <w:autoSpaceDN w:val="0"/>
              <w:adjustRightInd w:val="0"/>
            </w:pPr>
            <w:r w:rsidRPr="00F5718D">
              <w:t>_______________________________________</w:t>
            </w:r>
          </w:p>
        </w:tc>
      </w:tr>
      <w:tr w:rsidR="00F529F9" w:rsidRPr="00F5718D" w:rsidTr="0098793F">
        <w:trPr>
          <w:trHeight w:val="1366"/>
        </w:trPr>
        <w:tc>
          <w:tcPr>
            <w:tcW w:w="4968" w:type="dxa"/>
          </w:tcPr>
          <w:p w:rsidR="00F529F9" w:rsidRPr="00F5718D" w:rsidRDefault="00F529F9" w:rsidP="0098793F">
            <w:pPr>
              <w:jc w:val="both"/>
              <w:rPr>
                <w:b/>
                <w:bCs/>
              </w:rPr>
            </w:pPr>
            <w:r w:rsidRPr="00F5718D">
              <w:rPr>
                <w:b/>
                <w:bCs/>
              </w:rPr>
              <w:t>Адрес места нахождения:</w:t>
            </w:r>
            <w:r w:rsidRPr="00F5718D">
              <w:t xml:space="preserve"> </w:t>
            </w:r>
          </w:p>
          <w:p w:rsidR="00F529F9" w:rsidRPr="00F5718D" w:rsidRDefault="00F529F9" w:rsidP="0098793F">
            <w:pPr>
              <w:jc w:val="both"/>
              <w:rPr>
                <w:b/>
                <w:bCs/>
              </w:rPr>
            </w:pPr>
            <w:r w:rsidRPr="00F5718D">
              <w:rPr>
                <w:b/>
                <w:bCs/>
              </w:rPr>
              <w:t>Почтовый адрес</w:t>
            </w:r>
            <w:r w:rsidRPr="00F5718D">
              <w:t xml:space="preserve">: </w:t>
            </w:r>
          </w:p>
          <w:p w:rsidR="00F529F9" w:rsidRPr="00F5718D" w:rsidRDefault="00F529F9" w:rsidP="0098793F">
            <w:pPr>
              <w:jc w:val="both"/>
              <w:rPr>
                <w:b/>
                <w:bCs/>
              </w:rPr>
            </w:pPr>
            <w:r w:rsidRPr="00F5718D">
              <w:rPr>
                <w:b/>
                <w:bCs/>
              </w:rPr>
              <w:t>Телефон</w:t>
            </w:r>
            <w:r w:rsidRPr="00F5718D">
              <w:t xml:space="preserve">: </w:t>
            </w:r>
          </w:p>
          <w:p w:rsidR="00F529F9" w:rsidRPr="00F5718D" w:rsidRDefault="00F529F9" w:rsidP="0098793F">
            <w:pPr>
              <w:jc w:val="both"/>
              <w:rPr>
                <w:b/>
                <w:bCs/>
              </w:rPr>
            </w:pPr>
            <w:r w:rsidRPr="00F5718D">
              <w:rPr>
                <w:b/>
                <w:bCs/>
              </w:rPr>
              <w:t xml:space="preserve">Факс: </w:t>
            </w:r>
          </w:p>
          <w:p w:rsidR="00F529F9" w:rsidRPr="00F5718D" w:rsidRDefault="00F529F9" w:rsidP="0098793F">
            <w:pPr>
              <w:jc w:val="both"/>
              <w:rPr>
                <w:bCs/>
                <w:lang w:val="fr-FR"/>
              </w:rPr>
            </w:pPr>
            <w:r w:rsidRPr="00F5718D">
              <w:rPr>
                <w:b/>
                <w:bCs/>
                <w:lang w:val="fr-FR"/>
              </w:rPr>
              <w:t xml:space="preserve">E-mail: </w:t>
            </w:r>
          </w:p>
          <w:p w:rsidR="00F529F9" w:rsidRPr="00F5718D" w:rsidRDefault="00F529F9" w:rsidP="0098793F">
            <w:pPr>
              <w:pStyle w:val="ConsPlusNormal"/>
              <w:ind w:firstLine="0"/>
              <w:jc w:val="both"/>
              <w:rPr>
                <w:rFonts w:ascii="Times New Roman" w:hAnsi="Times New Roman" w:cs="Times New Roman"/>
                <w:sz w:val="24"/>
                <w:szCs w:val="24"/>
              </w:rPr>
            </w:pPr>
            <w:r w:rsidRPr="00F5718D">
              <w:rPr>
                <w:rFonts w:ascii="Times New Roman" w:hAnsi="Times New Roman" w:cs="Times New Roman"/>
                <w:b/>
                <w:sz w:val="24"/>
                <w:szCs w:val="24"/>
              </w:rPr>
              <w:t>ИНН</w:t>
            </w:r>
            <w:r w:rsidRPr="00F5718D">
              <w:rPr>
                <w:rFonts w:ascii="Times New Roman" w:hAnsi="Times New Roman" w:cs="Times New Roman"/>
                <w:sz w:val="24"/>
                <w:szCs w:val="24"/>
              </w:rPr>
              <w:t xml:space="preserve"> </w:t>
            </w:r>
            <w:r w:rsidRPr="00F5718D">
              <w:rPr>
                <w:rFonts w:ascii="Times New Roman" w:hAnsi="Times New Roman" w:cs="Times New Roman"/>
                <w:sz w:val="24"/>
                <w:szCs w:val="24"/>
              </w:rPr>
              <w:br/>
            </w:r>
            <w:r w:rsidRPr="00F5718D">
              <w:rPr>
                <w:rFonts w:ascii="Times New Roman" w:hAnsi="Times New Roman" w:cs="Times New Roman"/>
                <w:b/>
                <w:sz w:val="24"/>
                <w:szCs w:val="24"/>
              </w:rPr>
              <w:t>КПП</w:t>
            </w:r>
            <w:r w:rsidRPr="00F5718D">
              <w:rPr>
                <w:rFonts w:ascii="Times New Roman" w:hAnsi="Times New Roman" w:cs="Times New Roman"/>
                <w:sz w:val="24"/>
                <w:szCs w:val="24"/>
              </w:rPr>
              <w:t xml:space="preserve"> </w:t>
            </w:r>
          </w:p>
          <w:p w:rsidR="00F529F9" w:rsidRPr="00F5718D" w:rsidRDefault="00F529F9" w:rsidP="0098793F">
            <w:pPr>
              <w:pStyle w:val="ConsPlusNormal"/>
              <w:ind w:firstLine="0"/>
              <w:jc w:val="both"/>
              <w:rPr>
                <w:rFonts w:ascii="Times New Roman" w:hAnsi="Times New Roman" w:cs="Times New Roman"/>
                <w:sz w:val="24"/>
                <w:szCs w:val="24"/>
              </w:rPr>
            </w:pPr>
            <w:r w:rsidRPr="00F5718D">
              <w:rPr>
                <w:rFonts w:ascii="Times New Roman" w:hAnsi="Times New Roman" w:cs="Times New Roman"/>
                <w:sz w:val="24"/>
                <w:szCs w:val="24"/>
              </w:rPr>
              <w:t>Банковские реквизиты:</w:t>
            </w:r>
          </w:p>
          <w:p w:rsidR="00F529F9" w:rsidRPr="00F5718D" w:rsidRDefault="00F529F9" w:rsidP="0098793F">
            <w:pPr>
              <w:jc w:val="both"/>
            </w:pPr>
            <w:r w:rsidRPr="00F5718D">
              <w:rPr>
                <w:b/>
              </w:rPr>
              <w:t>Р/с</w:t>
            </w:r>
            <w:r w:rsidRPr="00F5718D">
              <w:t xml:space="preserve"> № </w:t>
            </w:r>
          </w:p>
          <w:p w:rsidR="00F529F9" w:rsidRPr="00F5718D" w:rsidRDefault="00F529F9" w:rsidP="0098793F">
            <w:pPr>
              <w:jc w:val="both"/>
            </w:pPr>
            <w:r w:rsidRPr="00F5718D">
              <w:rPr>
                <w:b/>
              </w:rPr>
              <w:t>К/с</w:t>
            </w:r>
            <w:r w:rsidRPr="00F5718D">
              <w:t xml:space="preserve"> </w:t>
            </w:r>
          </w:p>
          <w:p w:rsidR="00F529F9" w:rsidRPr="00F5718D" w:rsidRDefault="00F529F9" w:rsidP="0098793F">
            <w:pPr>
              <w:jc w:val="both"/>
            </w:pPr>
            <w:r w:rsidRPr="00F5718D">
              <w:rPr>
                <w:b/>
              </w:rPr>
              <w:t>БИК/</w:t>
            </w:r>
            <w:r w:rsidRPr="00F5718D">
              <w:rPr>
                <w:b/>
                <w:lang w:val="en-US"/>
              </w:rPr>
              <w:t>SWIFT</w:t>
            </w:r>
            <w:r w:rsidRPr="00F5718D">
              <w:t xml:space="preserve"> </w:t>
            </w:r>
          </w:p>
        </w:tc>
        <w:tc>
          <w:tcPr>
            <w:tcW w:w="5220" w:type="dxa"/>
          </w:tcPr>
          <w:p w:rsidR="00F529F9" w:rsidRPr="00F5718D" w:rsidRDefault="00F529F9" w:rsidP="0098793F">
            <w:pPr>
              <w:jc w:val="both"/>
              <w:rPr>
                <w:b/>
                <w:bCs/>
              </w:rPr>
            </w:pPr>
            <w:r w:rsidRPr="00F5718D">
              <w:t xml:space="preserve"> </w:t>
            </w:r>
            <w:r w:rsidRPr="00F5718D">
              <w:rPr>
                <w:b/>
                <w:bCs/>
              </w:rPr>
              <w:t>Адрес места нахождения:</w:t>
            </w:r>
          </w:p>
          <w:p w:rsidR="00F529F9" w:rsidRPr="00F5718D" w:rsidRDefault="00F529F9" w:rsidP="0098793F">
            <w:pPr>
              <w:jc w:val="both"/>
            </w:pPr>
            <w:r w:rsidRPr="00F5718D">
              <w:rPr>
                <w:b/>
                <w:bCs/>
              </w:rPr>
              <w:t>Почтовый адрес</w:t>
            </w:r>
            <w:r w:rsidRPr="00F5718D">
              <w:t xml:space="preserve">: </w:t>
            </w:r>
          </w:p>
          <w:p w:rsidR="00F529F9" w:rsidRPr="00F5718D" w:rsidRDefault="00F529F9" w:rsidP="0098793F">
            <w:pPr>
              <w:jc w:val="both"/>
            </w:pPr>
            <w:r w:rsidRPr="00F5718D">
              <w:rPr>
                <w:b/>
                <w:bCs/>
              </w:rPr>
              <w:t>Телефон</w:t>
            </w:r>
            <w:r w:rsidRPr="00F5718D">
              <w:t xml:space="preserve">: </w:t>
            </w:r>
          </w:p>
          <w:p w:rsidR="00F529F9" w:rsidRPr="00F5718D" w:rsidRDefault="00F529F9" w:rsidP="0098793F">
            <w:pPr>
              <w:jc w:val="both"/>
              <w:rPr>
                <w:bCs/>
              </w:rPr>
            </w:pPr>
            <w:r w:rsidRPr="00F5718D">
              <w:rPr>
                <w:b/>
                <w:bCs/>
              </w:rPr>
              <w:t>Факс</w:t>
            </w:r>
          </w:p>
          <w:p w:rsidR="00F529F9" w:rsidRPr="00F5718D" w:rsidRDefault="00F529F9" w:rsidP="0098793F">
            <w:pPr>
              <w:jc w:val="both"/>
              <w:rPr>
                <w:bCs/>
              </w:rPr>
            </w:pPr>
            <w:r w:rsidRPr="00F5718D">
              <w:rPr>
                <w:b/>
                <w:bCs/>
                <w:lang w:val="fr-FR"/>
              </w:rPr>
              <w:t xml:space="preserve">E-mail: </w:t>
            </w:r>
          </w:p>
          <w:p w:rsidR="00F529F9" w:rsidRPr="00F5718D" w:rsidRDefault="00F529F9" w:rsidP="0098793F">
            <w:pPr>
              <w:pStyle w:val="ConsPlusNormal"/>
              <w:ind w:firstLine="0"/>
              <w:jc w:val="both"/>
              <w:rPr>
                <w:rFonts w:ascii="Times New Roman" w:hAnsi="Times New Roman" w:cs="Times New Roman"/>
                <w:sz w:val="24"/>
                <w:szCs w:val="24"/>
              </w:rPr>
            </w:pPr>
            <w:r w:rsidRPr="00F5718D">
              <w:rPr>
                <w:rFonts w:ascii="Times New Roman" w:hAnsi="Times New Roman" w:cs="Times New Roman"/>
                <w:b/>
                <w:sz w:val="24"/>
                <w:szCs w:val="24"/>
              </w:rPr>
              <w:t>ИНН</w:t>
            </w:r>
            <w:r w:rsidRPr="00F5718D">
              <w:rPr>
                <w:rFonts w:ascii="Times New Roman" w:hAnsi="Times New Roman" w:cs="Times New Roman"/>
                <w:sz w:val="24"/>
                <w:szCs w:val="24"/>
              </w:rPr>
              <w:t xml:space="preserve"> </w:t>
            </w:r>
          </w:p>
          <w:p w:rsidR="00F529F9" w:rsidRPr="00F5718D" w:rsidRDefault="00F529F9" w:rsidP="0098793F">
            <w:pPr>
              <w:pStyle w:val="ConsPlusNormal"/>
              <w:ind w:firstLine="0"/>
              <w:jc w:val="both"/>
              <w:rPr>
                <w:rFonts w:ascii="Times New Roman" w:hAnsi="Times New Roman" w:cs="Times New Roman"/>
                <w:sz w:val="24"/>
                <w:szCs w:val="24"/>
              </w:rPr>
            </w:pPr>
            <w:r w:rsidRPr="00F5718D">
              <w:rPr>
                <w:rFonts w:ascii="Times New Roman" w:hAnsi="Times New Roman" w:cs="Times New Roman"/>
                <w:b/>
                <w:sz w:val="24"/>
                <w:szCs w:val="24"/>
              </w:rPr>
              <w:t>КПП</w:t>
            </w:r>
            <w:r w:rsidRPr="00F5718D">
              <w:rPr>
                <w:rFonts w:ascii="Times New Roman" w:hAnsi="Times New Roman" w:cs="Times New Roman"/>
                <w:sz w:val="24"/>
                <w:szCs w:val="24"/>
              </w:rPr>
              <w:t xml:space="preserve"> </w:t>
            </w:r>
          </w:p>
          <w:p w:rsidR="00F529F9" w:rsidRPr="00F5718D" w:rsidRDefault="00F529F9" w:rsidP="0098793F">
            <w:pPr>
              <w:pStyle w:val="ConsPlusNormal"/>
              <w:ind w:firstLine="0"/>
              <w:jc w:val="both"/>
              <w:rPr>
                <w:rFonts w:ascii="Times New Roman" w:hAnsi="Times New Roman" w:cs="Times New Roman"/>
                <w:sz w:val="24"/>
                <w:szCs w:val="24"/>
              </w:rPr>
            </w:pPr>
            <w:r w:rsidRPr="00F5718D">
              <w:rPr>
                <w:rFonts w:ascii="Times New Roman" w:hAnsi="Times New Roman" w:cs="Times New Roman"/>
                <w:sz w:val="24"/>
                <w:szCs w:val="24"/>
              </w:rPr>
              <w:t>Банковские реквизиты:</w:t>
            </w:r>
          </w:p>
          <w:p w:rsidR="00F529F9" w:rsidRPr="00F5718D" w:rsidRDefault="00F529F9" w:rsidP="0098793F">
            <w:pPr>
              <w:jc w:val="both"/>
            </w:pPr>
            <w:r w:rsidRPr="00F5718D">
              <w:rPr>
                <w:b/>
              </w:rPr>
              <w:t>Р/с</w:t>
            </w:r>
            <w:r w:rsidRPr="00F5718D">
              <w:t xml:space="preserve"> № </w:t>
            </w:r>
          </w:p>
          <w:p w:rsidR="00F529F9" w:rsidRPr="00F5718D" w:rsidRDefault="00F529F9" w:rsidP="0098793F">
            <w:pPr>
              <w:jc w:val="both"/>
            </w:pPr>
            <w:r w:rsidRPr="00F5718D">
              <w:rPr>
                <w:b/>
              </w:rPr>
              <w:t>К/с</w:t>
            </w:r>
            <w:r w:rsidRPr="00F5718D">
              <w:t xml:space="preserve"> </w:t>
            </w:r>
          </w:p>
          <w:p w:rsidR="00F529F9" w:rsidRPr="00F5718D" w:rsidRDefault="00F529F9" w:rsidP="0098793F">
            <w:pPr>
              <w:pStyle w:val="BodyText"/>
              <w:widowControl w:val="0"/>
              <w:tabs>
                <w:tab w:val="left" w:pos="0"/>
              </w:tabs>
              <w:suppressAutoHyphens/>
              <w:spacing w:after="0"/>
              <w:jc w:val="both"/>
              <w:rPr>
                <w:bCs/>
              </w:rPr>
            </w:pPr>
            <w:r w:rsidRPr="00F5718D">
              <w:rPr>
                <w:b/>
              </w:rPr>
              <w:t>БИК/</w:t>
            </w:r>
            <w:r w:rsidRPr="00F5718D">
              <w:rPr>
                <w:b/>
                <w:lang w:val="en-US"/>
              </w:rPr>
              <w:t>SWIFT</w:t>
            </w:r>
            <w:r w:rsidRPr="00F5718D">
              <w:t xml:space="preserve"> </w:t>
            </w:r>
          </w:p>
          <w:p w:rsidR="00F529F9" w:rsidRPr="00F5718D" w:rsidRDefault="00F529F9" w:rsidP="0098793F">
            <w:pPr>
              <w:jc w:val="both"/>
            </w:pPr>
          </w:p>
        </w:tc>
      </w:tr>
      <w:tr w:rsidR="00F529F9" w:rsidRPr="00FB576C" w:rsidTr="0098793F">
        <w:tblPrEx>
          <w:tblLook w:val="0000"/>
        </w:tblPrEx>
        <w:trPr>
          <w:trHeight w:val="480"/>
        </w:trPr>
        <w:tc>
          <w:tcPr>
            <w:tcW w:w="4968" w:type="dxa"/>
          </w:tcPr>
          <w:p w:rsidR="00F529F9" w:rsidRPr="00F5718D" w:rsidRDefault="00F529F9" w:rsidP="0098793F">
            <w:pPr>
              <w:jc w:val="center"/>
              <w:rPr>
                <w:b/>
              </w:rPr>
            </w:pPr>
            <w:r w:rsidRPr="00F5718D">
              <w:rPr>
                <w:b/>
              </w:rPr>
              <w:t>ПОКУПАТЕЛЬ</w:t>
            </w:r>
          </w:p>
          <w:p w:rsidR="00F529F9" w:rsidRPr="00F5718D" w:rsidRDefault="00F529F9" w:rsidP="0098793F">
            <w:pPr>
              <w:jc w:val="center"/>
              <w:rPr>
                <w:lang w:val="en-US"/>
              </w:rPr>
            </w:pPr>
            <w:r w:rsidRPr="00F5718D">
              <w:rPr>
                <w:lang w:val="en-US"/>
              </w:rPr>
              <w:t>____________________________________</w:t>
            </w:r>
          </w:p>
          <w:p w:rsidR="00F529F9" w:rsidRPr="00F5718D" w:rsidRDefault="00F529F9" w:rsidP="0098793F">
            <w:pPr>
              <w:rPr>
                <w:b/>
              </w:rPr>
            </w:pPr>
            <w:r w:rsidRPr="00F5718D">
              <w:t>_________________________ ______________</w:t>
            </w:r>
          </w:p>
        </w:tc>
        <w:tc>
          <w:tcPr>
            <w:tcW w:w="5220" w:type="dxa"/>
          </w:tcPr>
          <w:p w:rsidR="00F529F9" w:rsidRPr="00F5718D" w:rsidRDefault="00F529F9" w:rsidP="0098793F">
            <w:pPr>
              <w:jc w:val="center"/>
              <w:rPr>
                <w:b/>
              </w:rPr>
            </w:pPr>
            <w:r w:rsidRPr="00F5718D">
              <w:rPr>
                <w:b/>
              </w:rPr>
              <w:t>ПОСТАВЩИК</w:t>
            </w:r>
          </w:p>
          <w:p w:rsidR="00F529F9" w:rsidRPr="00F5718D" w:rsidRDefault="00F529F9" w:rsidP="0098793F">
            <w:pPr>
              <w:jc w:val="center"/>
            </w:pPr>
            <w:r w:rsidRPr="00F5718D">
              <w:t>________________________________</w:t>
            </w:r>
          </w:p>
          <w:p w:rsidR="00F529F9" w:rsidRDefault="00F529F9" w:rsidP="0098793F">
            <w:pPr>
              <w:rPr>
                <w:lang w:val="en-US"/>
              </w:rPr>
            </w:pPr>
            <w:r w:rsidRPr="00F5718D">
              <w:t>__________________________ _______________</w:t>
            </w:r>
          </w:p>
          <w:p w:rsidR="00F529F9" w:rsidRPr="00C86E82" w:rsidRDefault="00F529F9" w:rsidP="0098793F">
            <w:pPr>
              <w:rPr>
                <w:b/>
                <w:lang w:val="en-US"/>
              </w:rPr>
            </w:pPr>
          </w:p>
        </w:tc>
      </w:tr>
    </w:tbl>
    <w:p w:rsidR="00F529F9" w:rsidRDefault="00F529F9"/>
    <w:sectPr w:rsidR="00F529F9" w:rsidSect="00DF129A">
      <w:pgSz w:w="11906" w:h="16838"/>
      <w:pgMar w:top="1134" w:right="566"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8">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3">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6">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7">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8">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19">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1">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4">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5">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8"/>
  </w:num>
  <w:num w:numId="2">
    <w:abstractNumId w:val="14"/>
  </w:num>
  <w:num w:numId="3">
    <w:abstractNumId w:val="23"/>
  </w:num>
  <w:num w:numId="4">
    <w:abstractNumId w:val="5"/>
  </w:num>
  <w:num w:numId="5">
    <w:abstractNumId w:val="2"/>
  </w:num>
  <w:num w:numId="6">
    <w:abstractNumId w:val="7"/>
  </w:num>
  <w:num w:numId="7">
    <w:abstractNumId w:val="18"/>
  </w:num>
  <w:num w:numId="8">
    <w:abstractNumId w:val="24"/>
  </w:num>
  <w:num w:numId="9">
    <w:abstractNumId w:val="20"/>
  </w:num>
  <w:num w:numId="10">
    <w:abstractNumId w:val="0"/>
  </w:num>
  <w:num w:numId="11">
    <w:abstractNumId w:val="1"/>
  </w:num>
  <w:num w:numId="12">
    <w:abstractNumId w:val="10"/>
  </w:num>
  <w:num w:numId="13">
    <w:abstractNumId w:val="19"/>
  </w:num>
  <w:num w:numId="14">
    <w:abstractNumId w:val="4"/>
  </w:num>
  <w:num w:numId="15">
    <w:abstractNumId w:val="15"/>
  </w:num>
  <w:num w:numId="16">
    <w:abstractNumId w:val="11"/>
  </w:num>
  <w:num w:numId="17">
    <w:abstractNumId w:val="9"/>
  </w:num>
  <w:num w:numId="18">
    <w:abstractNumId w:val="25"/>
  </w:num>
  <w:num w:numId="19">
    <w:abstractNumId w:val="16"/>
  </w:num>
  <w:num w:numId="20">
    <w:abstractNumId w:val="6"/>
  </w:num>
  <w:num w:numId="21">
    <w:abstractNumId w:val="3"/>
  </w:num>
  <w:num w:numId="22">
    <w:abstractNumId w:val="12"/>
  </w:num>
  <w:num w:numId="23">
    <w:abstractNumId w:val="22"/>
  </w:num>
  <w:num w:numId="24">
    <w:abstractNumId w:val="13"/>
  </w:num>
  <w:num w:numId="25">
    <w:abstractNumId w:val="17"/>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614E"/>
    <w:rsid w:val="00003294"/>
    <w:rsid w:val="0001232B"/>
    <w:rsid w:val="000405A0"/>
    <w:rsid w:val="00051CC4"/>
    <w:rsid w:val="0005472E"/>
    <w:rsid w:val="00063839"/>
    <w:rsid w:val="00073300"/>
    <w:rsid w:val="00075409"/>
    <w:rsid w:val="0009537F"/>
    <w:rsid w:val="00097967"/>
    <w:rsid w:val="000D47F5"/>
    <w:rsid w:val="000F09E4"/>
    <w:rsid w:val="000F54BC"/>
    <w:rsid w:val="001034FF"/>
    <w:rsid w:val="00106B02"/>
    <w:rsid w:val="00111289"/>
    <w:rsid w:val="0012133A"/>
    <w:rsid w:val="00155BC2"/>
    <w:rsid w:val="00190C22"/>
    <w:rsid w:val="00194598"/>
    <w:rsid w:val="00197A92"/>
    <w:rsid w:val="001B7AF9"/>
    <w:rsid w:val="001E79B5"/>
    <w:rsid w:val="002120B7"/>
    <w:rsid w:val="00222854"/>
    <w:rsid w:val="002573D0"/>
    <w:rsid w:val="00261192"/>
    <w:rsid w:val="00270AA1"/>
    <w:rsid w:val="00270B56"/>
    <w:rsid w:val="00280364"/>
    <w:rsid w:val="00280534"/>
    <w:rsid w:val="00297004"/>
    <w:rsid w:val="002A0C2E"/>
    <w:rsid w:val="002A7BC4"/>
    <w:rsid w:val="002F3865"/>
    <w:rsid w:val="00306D49"/>
    <w:rsid w:val="003149F5"/>
    <w:rsid w:val="003151FA"/>
    <w:rsid w:val="003459E4"/>
    <w:rsid w:val="0036326D"/>
    <w:rsid w:val="00374A81"/>
    <w:rsid w:val="003777A7"/>
    <w:rsid w:val="00377900"/>
    <w:rsid w:val="003C312F"/>
    <w:rsid w:val="003E6ADA"/>
    <w:rsid w:val="003F1601"/>
    <w:rsid w:val="00407BB7"/>
    <w:rsid w:val="00417097"/>
    <w:rsid w:val="00443354"/>
    <w:rsid w:val="00471D56"/>
    <w:rsid w:val="004776C8"/>
    <w:rsid w:val="00484545"/>
    <w:rsid w:val="004A7122"/>
    <w:rsid w:val="004B4FE1"/>
    <w:rsid w:val="0050192A"/>
    <w:rsid w:val="00506864"/>
    <w:rsid w:val="00520145"/>
    <w:rsid w:val="0052530C"/>
    <w:rsid w:val="00543930"/>
    <w:rsid w:val="00544CD9"/>
    <w:rsid w:val="005557C3"/>
    <w:rsid w:val="005602ED"/>
    <w:rsid w:val="00563577"/>
    <w:rsid w:val="00596A99"/>
    <w:rsid w:val="0063142A"/>
    <w:rsid w:val="0063438A"/>
    <w:rsid w:val="006628BC"/>
    <w:rsid w:val="0067682E"/>
    <w:rsid w:val="0067732B"/>
    <w:rsid w:val="00681FE2"/>
    <w:rsid w:val="00684FB8"/>
    <w:rsid w:val="006F4C08"/>
    <w:rsid w:val="007063EE"/>
    <w:rsid w:val="007100A7"/>
    <w:rsid w:val="00716C2F"/>
    <w:rsid w:val="00722393"/>
    <w:rsid w:val="00725690"/>
    <w:rsid w:val="00730401"/>
    <w:rsid w:val="007419C7"/>
    <w:rsid w:val="007807C3"/>
    <w:rsid w:val="007C0955"/>
    <w:rsid w:val="007C2234"/>
    <w:rsid w:val="007C5B8A"/>
    <w:rsid w:val="008150E1"/>
    <w:rsid w:val="008303D7"/>
    <w:rsid w:val="00833D40"/>
    <w:rsid w:val="00843E2B"/>
    <w:rsid w:val="00877AAE"/>
    <w:rsid w:val="008D1FBE"/>
    <w:rsid w:val="008D70D2"/>
    <w:rsid w:val="008E7766"/>
    <w:rsid w:val="0091078B"/>
    <w:rsid w:val="00913A21"/>
    <w:rsid w:val="009321CA"/>
    <w:rsid w:val="00943990"/>
    <w:rsid w:val="00950E57"/>
    <w:rsid w:val="0095392F"/>
    <w:rsid w:val="0096442E"/>
    <w:rsid w:val="00981956"/>
    <w:rsid w:val="0098793F"/>
    <w:rsid w:val="009A6CA1"/>
    <w:rsid w:val="009C7082"/>
    <w:rsid w:val="009E2B93"/>
    <w:rsid w:val="009E7810"/>
    <w:rsid w:val="00A01D5D"/>
    <w:rsid w:val="00A13C39"/>
    <w:rsid w:val="00A2045B"/>
    <w:rsid w:val="00A23063"/>
    <w:rsid w:val="00A37F62"/>
    <w:rsid w:val="00A54A48"/>
    <w:rsid w:val="00A7686B"/>
    <w:rsid w:val="00A8500A"/>
    <w:rsid w:val="00B01DF5"/>
    <w:rsid w:val="00B149EB"/>
    <w:rsid w:val="00B24FE5"/>
    <w:rsid w:val="00BB0C9F"/>
    <w:rsid w:val="00BD61E8"/>
    <w:rsid w:val="00BF48D8"/>
    <w:rsid w:val="00C2438B"/>
    <w:rsid w:val="00C3077C"/>
    <w:rsid w:val="00C350AE"/>
    <w:rsid w:val="00C534B4"/>
    <w:rsid w:val="00C7098B"/>
    <w:rsid w:val="00C7614E"/>
    <w:rsid w:val="00C86E82"/>
    <w:rsid w:val="00CB3758"/>
    <w:rsid w:val="00CB5BAE"/>
    <w:rsid w:val="00CC5648"/>
    <w:rsid w:val="00CD231D"/>
    <w:rsid w:val="00CF0527"/>
    <w:rsid w:val="00CF39EA"/>
    <w:rsid w:val="00CF6C3C"/>
    <w:rsid w:val="00D178E0"/>
    <w:rsid w:val="00D2181A"/>
    <w:rsid w:val="00D7305F"/>
    <w:rsid w:val="00D760B2"/>
    <w:rsid w:val="00D80661"/>
    <w:rsid w:val="00D97366"/>
    <w:rsid w:val="00DB4444"/>
    <w:rsid w:val="00DC6C56"/>
    <w:rsid w:val="00DC6E55"/>
    <w:rsid w:val="00DD1B33"/>
    <w:rsid w:val="00DF129A"/>
    <w:rsid w:val="00E10FE0"/>
    <w:rsid w:val="00EB66BD"/>
    <w:rsid w:val="00EB6B4B"/>
    <w:rsid w:val="00EE174B"/>
    <w:rsid w:val="00EE6ED9"/>
    <w:rsid w:val="00F0725D"/>
    <w:rsid w:val="00F529F9"/>
    <w:rsid w:val="00F5718D"/>
    <w:rsid w:val="00F6329A"/>
    <w:rsid w:val="00F84C47"/>
    <w:rsid w:val="00F90F2A"/>
    <w:rsid w:val="00FB576C"/>
    <w:rsid w:val="00FC305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14E"/>
    <w:rPr>
      <w:rFonts w:ascii="Times New Roman" w:eastAsia="Times New Roman" w:hAnsi="Times New Roman"/>
      <w:sz w:val="24"/>
      <w:szCs w:val="24"/>
    </w:rPr>
  </w:style>
  <w:style w:type="paragraph" w:styleId="Heading1">
    <w:name w:val="heading 1"/>
    <w:basedOn w:val="Normal"/>
    <w:next w:val="Normal"/>
    <w:link w:val="Heading1Char"/>
    <w:uiPriority w:val="99"/>
    <w:qFormat/>
    <w:rsid w:val="00C7614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7614E"/>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614E"/>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C7614E"/>
    <w:rPr>
      <w:rFonts w:ascii="Times New Roman" w:hAnsi="Times New Roman" w:cs="Times New Roman"/>
      <w:i/>
      <w:iCs/>
      <w:spacing w:val="20"/>
      <w:sz w:val="20"/>
      <w:szCs w:val="20"/>
      <w:lang w:eastAsia="ru-RU"/>
    </w:rPr>
  </w:style>
  <w:style w:type="paragraph" w:customStyle="1" w:styleId="a0">
    <w:name w:val="Знак Знак Знак Знак"/>
    <w:basedOn w:val="Normal"/>
    <w:uiPriority w:val="99"/>
    <w:rsid w:val="00C7614E"/>
    <w:pPr>
      <w:spacing w:after="160" w:line="240" w:lineRule="exact"/>
    </w:pPr>
    <w:rPr>
      <w:rFonts w:ascii="Verdana" w:hAnsi="Verdana" w:cs="Verdana"/>
      <w:sz w:val="20"/>
      <w:szCs w:val="20"/>
      <w:lang w:val="en-US" w:eastAsia="en-US"/>
    </w:rPr>
  </w:style>
  <w:style w:type="paragraph" w:styleId="BodyText3">
    <w:name w:val="Body Text 3"/>
    <w:basedOn w:val="Normal"/>
    <w:link w:val="BodyText3Char2"/>
    <w:uiPriority w:val="99"/>
    <w:rsid w:val="00C7614E"/>
    <w:rPr>
      <w:sz w:val="28"/>
      <w:szCs w:val="20"/>
    </w:rPr>
  </w:style>
  <w:style w:type="character" w:customStyle="1" w:styleId="BodyText3Char">
    <w:name w:val="Body Text 3 Char"/>
    <w:basedOn w:val="DefaultParagraphFont"/>
    <w:link w:val="BodyText3"/>
    <w:uiPriority w:val="99"/>
    <w:semiHidden/>
    <w:locked/>
    <w:rsid w:val="00C7614E"/>
    <w:rPr>
      <w:rFonts w:cs="Times New Roman"/>
      <w:sz w:val="28"/>
      <w:lang w:val="ru-RU" w:eastAsia="ru-RU"/>
    </w:rPr>
  </w:style>
  <w:style w:type="character" w:customStyle="1" w:styleId="BodyText3Char2">
    <w:name w:val="Body Text 3 Char2"/>
    <w:basedOn w:val="DefaultParagraphFont"/>
    <w:link w:val="BodyText3"/>
    <w:uiPriority w:val="99"/>
    <w:locked/>
    <w:rsid w:val="00C7614E"/>
    <w:rPr>
      <w:rFonts w:ascii="Times New Roman" w:hAnsi="Times New Roman" w:cs="Times New Roman"/>
      <w:sz w:val="20"/>
      <w:szCs w:val="20"/>
      <w:lang w:eastAsia="ru-RU"/>
    </w:rPr>
  </w:style>
  <w:style w:type="paragraph" w:customStyle="1" w:styleId="1">
    <w:name w:val="Знак1"/>
    <w:basedOn w:val="Normal"/>
    <w:uiPriority w:val="99"/>
    <w:rsid w:val="00C7614E"/>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C7614E"/>
    <w:pPr>
      <w:spacing w:after="120"/>
      <w:ind w:left="283"/>
    </w:pPr>
  </w:style>
  <w:style w:type="character" w:customStyle="1" w:styleId="BodyTextIndentChar">
    <w:name w:val="Body Text Indent Char"/>
    <w:basedOn w:val="DefaultParagraphFont"/>
    <w:link w:val="BodyTextIndent"/>
    <w:uiPriority w:val="99"/>
    <w:locked/>
    <w:rsid w:val="00C7614E"/>
    <w:rPr>
      <w:rFonts w:ascii="Times New Roman" w:hAnsi="Times New Roman" w:cs="Times New Roman"/>
      <w:sz w:val="24"/>
      <w:szCs w:val="24"/>
      <w:lang w:eastAsia="ru-RU"/>
    </w:rPr>
  </w:style>
  <w:style w:type="paragraph" w:styleId="BodyText2">
    <w:name w:val="Body Text 2"/>
    <w:basedOn w:val="Normal"/>
    <w:link w:val="BodyText2Char1"/>
    <w:uiPriority w:val="99"/>
    <w:rsid w:val="00C7614E"/>
    <w:pPr>
      <w:spacing w:after="120" w:line="480" w:lineRule="auto"/>
    </w:pPr>
  </w:style>
  <w:style w:type="character" w:customStyle="1" w:styleId="BodyText2Char">
    <w:name w:val="Body Text 2 Char"/>
    <w:basedOn w:val="DefaultParagraphFont"/>
    <w:link w:val="BodyText2"/>
    <w:uiPriority w:val="99"/>
    <w:semiHidden/>
    <w:locked/>
    <w:rsid w:val="00C7614E"/>
    <w:rPr>
      <w:rFonts w:cs="Times New Roman"/>
      <w:sz w:val="24"/>
    </w:rPr>
  </w:style>
  <w:style w:type="character" w:customStyle="1" w:styleId="BodyText2Char1">
    <w:name w:val="Body Text 2 Char1"/>
    <w:basedOn w:val="DefaultParagraphFont"/>
    <w:link w:val="BodyText2"/>
    <w:uiPriority w:val="99"/>
    <w:locked/>
    <w:rsid w:val="00C7614E"/>
    <w:rPr>
      <w:rFonts w:ascii="Times New Roman" w:hAnsi="Times New Roman" w:cs="Times New Roman"/>
      <w:sz w:val="24"/>
      <w:szCs w:val="24"/>
      <w:lang w:eastAsia="ru-RU"/>
    </w:rPr>
  </w:style>
  <w:style w:type="paragraph" w:customStyle="1" w:styleId="ConsPlusNormal">
    <w:name w:val="ConsPlusNormal"/>
    <w:uiPriority w:val="99"/>
    <w:rsid w:val="00C7614E"/>
    <w:pPr>
      <w:autoSpaceDE w:val="0"/>
      <w:autoSpaceDN w:val="0"/>
      <w:adjustRightInd w:val="0"/>
      <w:ind w:firstLine="720"/>
    </w:pPr>
    <w:rPr>
      <w:rFonts w:ascii="Arial" w:eastAsia="Times New Roman" w:hAnsi="Arial" w:cs="Arial"/>
      <w:sz w:val="20"/>
      <w:szCs w:val="20"/>
      <w:lang w:eastAsia="en-US"/>
    </w:rPr>
  </w:style>
  <w:style w:type="paragraph" w:customStyle="1" w:styleId="21">
    <w:name w:val="Основной текст с отступом 21"/>
    <w:basedOn w:val="Normal"/>
    <w:uiPriority w:val="99"/>
    <w:rsid w:val="00C7614E"/>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C7614E"/>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7614E"/>
    <w:rPr>
      <w:rFonts w:ascii="Times New Roman" w:hAnsi="Times New Roman" w:cs="Times New Roman"/>
      <w:sz w:val="16"/>
      <w:szCs w:val="16"/>
      <w:lang w:eastAsia="ru-RU"/>
    </w:rPr>
  </w:style>
  <w:style w:type="paragraph" w:styleId="BodyText">
    <w:name w:val="Body Text"/>
    <w:basedOn w:val="Normal"/>
    <w:link w:val="BodyTextChar"/>
    <w:uiPriority w:val="99"/>
    <w:rsid w:val="00C7614E"/>
    <w:pPr>
      <w:spacing w:after="120"/>
    </w:pPr>
  </w:style>
  <w:style w:type="character" w:customStyle="1" w:styleId="BodyTextChar">
    <w:name w:val="Body Text Char"/>
    <w:basedOn w:val="DefaultParagraphFont"/>
    <w:link w:val="BodyText"/>
    <w:uiPriority w:val="99"/>
    <w:locked/>
    <w:rsid w:val="00C7614E"/>
    <w:rPr>
      <w:rFonts w:ascii="Times New Roman" w:hAnsi="Times New Roman" w:cs="Times New Roman"/>
      <w:sz w:val="24"/>
      <w:szCs w:val="24"/>
      <w:lang w:eastAsia="ru-RU"/>
    </w:rPr>
  </w:style>
  <w:style w:type="paragraph" w:styleId="Header">
    <w:name w:val="header"/>
    <w:basedOn w:val="Normal"/>
    <w:link w:val="HeaderChar"/>
    <w:uiPriority w:val="99"/>
    <w:rsid w:val="00C7614E"/>
    <w:pPr>
      <w:tabs>
        <w:tab w:val="center" w:pos="4677"/>
        <w:tab w:val="right" w:pos="9355"/>
      </w:tabs>
    </w:pPr>
  </w:style>
  <w:style w:type="character" w:customStyle="1" w:styleId="HeaderChar">
    <w:name w:val="Header Char"/>
    <w:basedOn w:val="DefaultParagraphFont"/>
    <w:link w:val="Header"/>
    <w:uiPriority w:val="99"/>
    <w:locked/>
    <w:rsid w:val="00C7614E"/>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C7614E"/>
    <w:rPr>
      <w:rFonts w:cs="Times New Roman"/>
      <w:sz w:val="16"/>
    </w:rPr>
  </w:style>
  <w:style w:type="paragraph" w:styleId="CommentText">
    <w:name w:val="annotation text"/>
    <w:basedOn w:val="Normal"/>
    <w:link w:val="CommentTextChar"/>
    <w:uiPriority w:val="99"/>
    <w:semiHidden/>
    <w:rsid w:val="00C7614E"/>
    <w:rPr>
      <w:sz w:val="20"/>
      <w:szCs w:val="20"/>
    </w:rPr>
  </w:style>
  <w:style w:type="character" w:customStyle="1" w:styleId="CommentTextChar">
    <w:name w:val="Comment Text Char"/>
    <w:basedOn w:val="DefaultParagraphFont"/>
    <w:link w:val="CommentText"/>
    <w:uiPriority w:val="99"/>
    <w:semiHidden/>
    <w:locked/>
    <w:rsid w:val="00C7614E"/>
    <w:rPr>
      <w:rFonts w:ascii="Times New Roman" w:hAnsi="Times New Roman" w:cs="Times New Roman"/>
      <w:sz w:val="20"/>
      <w:lang w:eastAsia="ru-RU"/>
    </w:rPr>
  </w:style>
  <w:style w:type="character" w:customStyle="1" w:styleId="a1">
    <w:name w:val="Текст примечания Знак"/>
    <w:basedOn w:val="DefaultParagraphFont"/>
    <w:uiPriority w:val="99"/>
    <w:semiHidden/>
    <w:locked/>
    <w:rsid w:val="00C7614E"/>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C761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614E"/>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C7614E"/>
    <w:rPr>
      <w:b/>
      <w:bCs/>
    </w:rPr>
  </w:style>
  <w:style w:type="character" w:customStyle="1" w:styleId="CommentSubjectChar">
    <w:name w:val="Comment Subject Char"/>
    <w:basedOn w:val="a1"/>
    <w:link w:val="CommentSubject"/>
    <w:uiPriority w:val="99"/>
    <w:semiHidden/>
    <w:locked/>
    <w:rsid w:val="00C7614E"/>
    <w:rPr>
      <w:b/>
      <w:bCs/>
    </w:rPr>
  </w:style>
  <w:style w:type="paragraph" w:styleId="Footer">
    <w:name w:val="footer"/>
    <w:basedOn w:val="Normal"/>
    <w:link w:val="FooterChar"/>
    <w:uiPriority w:val="99"/>
    <w:rsid w:val="00C7614E"/>
    <w:pPr>
      <w:tabs>
        <w:tab w:val="center" w:pos="4677"/>
        <w:tab w:val="right" w:pos="9355"/>
      </w:tabs>
    </w:pPr>
  </w:style>
  <w:style w:type="character" w:customStyle="1" w:styleId="FooterChar">
    <w:name w:val="Footer Char"/>
    <w:basedOn w:val="DefaultParagraphFont"/>
    <w:link w:val="Footer"/>
    <w:uiPriority w:val="99"/>
    <w:locked/>
    <w:rsid w:val="00C7614E"/>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C7614E"/>
    <w:rPr>
      <w:sz w:val="20"/>
      <w:szCs w:val="20"/>
    </w:rPr>
  </w:style>
  <w:style w:type="character" w:customStyle="1" w:styleId="FootnoteTextChar">
    <w:name w:val="Footnote Text Char"/>
    <w:basedOn w:val="DefaultParagraphFont"/>
    <w:link w:val="FootnoteText"/>
    <w:uiPriority w:val="99"/>
    <w:semiHidden/>
    <w:locked/>
    <w:rsid w:val="00C7614E"/>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C7614E"/>
    <w:rPr>
      <w:rFonts w:cs="Times New Roman"/>
      <w:vertAlign w:val="superscript"/>
    </w:rPr>
  </w:style>
  <w:style w:type="paragraph" w:customStyle="1" w:styleId="a">
    <w:name w:val="Раздел Приложения"/>
    <w:basedOn w:val="Normal"/>
    <w:uiPriority w:val="99"/>
    <w:rsid w:val="00C7614E"/>
    <w:pPr>
      <w:numPr>
        <w:numId w:val="12"/>
      </w:numPr>
      <w:spacing w:before="120" w:after="120"/>
      <w:ind w:left="360" w:hanging="360"/>
      <w:jc w:val="both"/>
    </w:pPr>
    <w:rPr>
      <w:rFonts w:ascii="Arial" w:hAnsi="Arial"/>
      <w:b/>
      <w:sz w:val="28"/>
      <w:szCs w:val="20"/>
    </w:rPr>
  </w:style>
  <w:style w:type="character" w:styleId="PageNumber">
    <w:name w:val="page number"/>
    <w:basedOn w:val="DefaultParagraphFont"/>
    <w:uiPriority w:val="99"/>
    <w:rsid w:val="00C7614E"/>
    <w:rPr>
      <w:rFonts w:cs="Times New Roman"/>
    </w:rPr>
  </w:style>
  <w:style w:type="character" w:styleId="Hyperlink">
    <w:name w:val="Hyperlink"/>
    <w:basedOn w:val="DefaultParagraphFont"/>
    <w:uiPriority w:val="99"/>
    <w:rsid w:val="00C7614E"/>
    <w:rPr>
      <w:rFonts w:cs="Times New Roman"/>
      <w:color w:val="0000FF"/>
      <w:u w:val="single"/>
    </w:rPr>
  </w:style>
  <w:style w:type="paragraph" w:styleId="PlainText">
    <w:name w:val="Plain Text"/>
    <w:basedOn w:val="Normal"/>
    <w:link w:val="PlainTextChar"/>
    <w:uiPriority w:val="99"/>
    <w:semiHidden/>
    <w:rsid w:val="00C7614E"/>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7614E"/>
    <w:rPr>
      <w:rFonts w:ascii="Courier New" w:hAnsi="Courier New" w:cs="Courier New"/>
      <w:sz w:val="20"/>
      <w:szCs w:val="20"/>
      <w:lang w:eastAsia="ru-RU"/>
    </w:rPr>
  </w:style>
  <w:style w:type="character" w:customStyle="1" w:styleId="style31">
    <w:name w:val="style31"/>
    <w:uiPriority w:val="99"/>
    <w:rsid w:val="00C7614E"/>
    <w:rPr>
      <w:b/>
      <w:sz w:val="18"/>
    </w:rPr>
  </w:style>
  <w:style w:type="paragraph" w:customStyle="1" w:styleId="10">
    <w:name w:val="Стандарт1"/>
    <w:basedOn w:val="Normal"/>
    <w:uiPriority w:val="99"/>
    <w:rsid w:val="00C7614E"/>
    <w:pPr>
      <w:tabs>
        <w:tab w:val="left" w:pos="1985"/>
      </w:tabs>
      <w:spacing w:before="120" w:after="120"/>
      <w:ind w:left="1985" w:hanging="1985"/>
      <w:jc w:val="both"/>
    </w:pPr>
    <w:rPr>
      <w:sz w:val="26"/>
      <w:szCs w:val="20"/>
    </w:rPr>
  </w:style>
  <w:style w:type="paragraph" w:styleId="Revision">
    <w:name w:val="Revision"/>
    <w:hidden/>
    <w:uiPriority w:val="99"/>
    <w:semiHidden/>
    <w:rsid w:val="00C7614E"/>
    <w:rPr>
      <w:rFonts w:ascii="Times New Roman" w:eastAsia="Times New Roman" w:hAnsi="Times New Roman"/>
      <w:sz w:val="24"/>
      <w:szCs w:val="24"/>
    </w:rPr>
  </w:style>
  <w:style w:type="character" w:customStyle="1" w:styleId="11">
    <w:name w:val="Знак Знак1"/>
    <w:uiPriority w:val="99"/>
    <w:rsid w:val="00C7614E"/>
    <w:rPr>
      <w:sz w:val="28"/>
      <w:lang w:val="ru-RU" w:eastAsia="ru-RU"/>
    </w:rPr>
  </w:style>
  <w:style w:type="paragraph" w:customStyle="1" w:styleId="31">
    <w:name w:val="Основной текст с отступом 31"/>
    <w:basedOn w:val="Normal"/>
    <w:uiPriority w:val="99"/>
    <w:rsid w:val="00C7614E"/>
    <w:pPr>
      <w:suppressAutoHyphens/>
      <w:ind w:firstLine="284"/>
    </w:pPr>
    <w:rPr>
      <w:b/>
      <w:szCs w:val="20"/>
      <w:lang w:eastAsia="ar-SA"/>
    </w:rPr>
  </w:style>
  <w:style w:type="paragraph" w:customStyle="1" w:styleId="BodyTextIndent31">
    <w:name w:val="Body Text Indent 31"/>
    <w:basedOn w:val="Normal"/>
    <w:uiPriority w:val="99"/>
    <w:rsid w:val="00C7614E"/>
    <w:pPr>
      <w:tabs>
        <w:tab w:val="left" w:pos="709"/>
        <w:tab w:val="left" w:pos="993"/>
      </w:tabs>
      <w:spacing w:before="120" w:after="120"/>
      <w:ind w:left="993" w:hanging="993"/>
      <w:jc w:val="both"/>
    </w:pPr>
    <w:rPr>
      <w:szCs w:val="20"/>
    </w:rPr>
  </w:style>
  <w:style w:type="paragraph" w:customStyle="1" w:styleId="1-3">
    <w:name w:val="текст1-3"/>
    <w:basedOn w:val="Normal"/>
    <w:autoRedefine/>
    <w:uiPriority w:val="99"/>
    <w:rsid w:val="00C7614E"/>
    <w:pPr>
      <w:overflowPunct w:val="0"/>
      <w:autoSpaceDE w:val="0"/>
      <w:autoSpaceDN w:val="0"/>
      <w:adjustRightInd w:val="0"/>
      <w:spacing w:before="120"/>
      <w:jc w:val="both"/>
    </w:pPr>
    <w:rPr>
      <w:rFonts w:ascii="Times New Roman CYR" w:hAnsi="Times New Roman CYR" w:cs="Times New Roman CYR"/>
    </w:rPr>
  </w:style>
  <w:style w:type="paragraph" w:customStyle="1" w:styleId="a2">
    <w:name w:val="Абзац"/>
    <w:basedOn w:val="Normal"/>
    <w:uiPriority w:val="99"/>
    <w:rsid w:val="00C7614E"/>
    <w:pPr>
      <w:spacing w:after="120"/>
      <w:ind w:firstLine="709"/>
      <w:jc w:val="both"/>
    </w:pPr>
    <w:rPr>
      <w:szCs w:val="20"/>
      <w:lang w:val="en-US"/>
    </w:rPr>
  </w:style>
  <w:style w:type="paragraph" w:styleId="ListParagraph">
    <w:name w:val="List Paragraph"/>
    <w:basedOn w:val="Normal"/>
    <w:uiPriority w:val="99"/>
    <w:qFormat/>
    <w:rsid w:val="00C7614E"/>
    <w:pPr>
      <w:spacing w:before="100" w:after="100"/>
      <w:ind w:left="708"/>
    </w:pPr>
  </w:style>
  <w:style w:type="paragraph" w:customStyle="1" w:styleId="BodyTextIndent21">
    <w:name w:val="Body Text Indent 21"/>
    <w:basedOn w:val="Normal"/>
    <w:uiPriority w:val="99"/>
    <w:rsid w:val="00C7614E"/>
    <w:pPr>
      <w:tabs>
        <w:tab w:val="left" w:pos="709"/>
      </w:tabs>
      <w:spacing w:before="120" w:after="120"/>
      <w:ind w:left="709" w:hanging="709"/>
      <w:jc w:val="both"/>
    </w:pPr>
    <w:rPr>
      <w:szCs w:val="20"/>
    </w:rPr>
  </w:style>
  <w:style w:type="character" w:customStyle="1" w:styleId="BodyText3Char1">
    <w:name w:val="Body Text 3 Char1"/>
    <w:uiPriority w:val="99"/>
    <w:locked/>
    <w:rsid w:val="00C7614E"/>
    <w:rPr>
      <w:sz w:val="28"/>
      <w:lang w:val="ru-RU" w:eastAsia="ru-RU"/>
    </w:rPr>
  </w:style>
  <w:style w:type="paragraph" w:customStyle="1" w:styleId="BodyTextIndent211">
    <w:name w:val="Body Text Indent 211"/>
    <w:basedOn w:val="Normal"/>
    <w:uiPriority w:val="99"/>
    <w:rsid w:val="00C7614E"/>
    <w:pPr>
      <w:tabs>
        <w:tab w:val="left" w:pos="709"/>
      </w:tabs>
      <w:spacing w:before="120" w:after="120"/>
      <w:ind w:left="709" w:hanging="709"/>
      <w:jc w:val="both"/>
    </w:pPr>
    <w:rPr>
      <w:szCs w:val="20"/>
    </w:rPr>
  </w:style>
  <w:style w:type="character" w:customStyle="1" w:styleId="110">
    <w:name w:val="Знак Знак11"/>
    <w:uiPriority w:val="99"/>
    <w:locked/>
    <w:rsid w:val="00C7614E"/>
    <w:rPr>
      <w:sz w:val="2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logis@atomstroyexpor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elaes.niaep@mail.ru" TargetMode="External"/><Relationship Id="rId12" Type="http://schemas.openxmlformats.org/officeDocument/2006/relationships/hyperlink" Target="mailto:niaep@mai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niaep@niaep.ru" TargetMode="Externa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hyperlink" Target="mailto:belaes.niaep@mail.ru" TargetMode="External"/><Relationship Id="rId5" Type="http://schemas.openxmlformats.org/officeDocument/2006/relationships/hyperlink" Target="http://www.cbr.ru" TargetMode="External"/><Relationship Id="rId15" Type="http://schemas.openxmlformats.org/officeDocument/2006/relationships/hyperlink" Target="mailto:belaes.niaep@mail.ru" TargetMode="External"/><Relationship Id="rId10" Type="http://schemas.openxmlformats.org/officeDocument/2006/relationships/hyperlink" Target="ftp://ftp2.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hyperlink" Target="mailto:fin@atomstroyexpor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40</Pages>
  <Words>20684</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6608</dc:creator>
  <cp:keywords/>
  <dc:description/>
  <cp:lastModifiedBy>6612</cp:lastModifiedBy>
  <cp:revision>8</cp:revision>
  <dcterms:created xsi:type="dcterms:W3CDTF">2015-02-03T11:50:00Z</dcterms:created>
  <dcterms:modified xsi:type="dcterms:W3CDTF">2015-02-18T12:01:00Z</dcterms:modified>
</cp:coreProperties>
</file>